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D4C36" w14:textId="7C0A311F" w:rsidR="009A02EC" w:rsidRDefault="00610FA3" w:rsidP="009A02EC">
      <w:pPr>
        <w:pStyle w:val="Header"/>
        <w:tabs>
          <w:tab w:val="right" w:pos="9639"/>
        </w:tabs>
        <w:rPr>
          <w:noProof w:val="0"/>
          <w:sz w:val="24"/>
        </w:rPr>
      </w:pPr>
      <w:r>
        <w:rPr>
          <w:noProof w:val="0"/>
          <w:sz w:val="24"/>
        </w:rPr>
        <w:t>3GPP TSG-RAN WG1</w:t>
      </w:r>
      <w:r w:rsidR="009A02EC">
        <w:rPr>
          <w:noProof w:val="0"/>
          <w:sz w:val="24"/>
        </w:rPr>
        <w:t xml:space="preserve"> Meeting #</w:t>
      </w:r>
      <w:r>
        <w:rPr>
          <w:noProof w:val="0"/>
          <w:sz w:val="24"/>
        </w:rPr>
        <w:t>9</w:t>
      </w:r>
      <w:r w:rsidR="008733E2">
        <w:rPr>
          <w:noProof w:val="0"/>
          <w:sz w:val="24"/>
        </w:rPr>
        <w:t>5</w:t>
      </w:r>
      <w:r w:rsidR="009A02EC">
        <w:rPr>
          <w:noProof w:val="0"/>
          <w:sz w:val="24"/>
        </w:rPr>
        <w:tab/>
      </w:r>
      <w:r w:rsidR="002125A9" w:rsidRPr="002125A9">
        <w:rPr>
          <w:noProof w:val="0"/>
          <w:sz w:val="28"/>
        </w:rPr>
        <w:t>R1-1813495</w:t>
      </w:r>
    </w:p>
    <w:p w14:paraId="27319E04" w14:textId="741BD747" w:rsidR="002E2FAF" w:rsidRDefault="00121A66">
      <w:pPr>
        <w:pStyle w:val="Header"/>
        <w:tabs>
          <w:tab w:val="right" w:pos="10206"/>
        </w:tabs>
        <w:rPr>
          <w:noProof w:val="0"/>
          <w:sz w:val="24"/>
        </w:rPr>
      </w:pPr>
      <w:r w:rsidRPr="00121A66">
        <w:rPr>
          <w:sz w:val="24"/>
        </w:rPr>
        <w:t>Spokane, USA, November 12th – 16th, 2018</w:t>
      </w:r>
    </w:p>
    <w:p w14:paraId="3587D698" w14:textId="77777777" w:rsidR="002E2FAF" w:rsidRDefault="002E2FAF">
      <w:pPr>
        <w:pStyle w:val="RecCCITT"/>
        <w:keepNext w:val="0"/>
        <w:keepLines w:val="0"/>
        <w:rPr>
          <w:rFonts w:ascii="Arial" w:hAnsi="Arial"/>
        </w:rPr>
      </w:pPr>
    </w:p>
    <w:p w14:paraId="37406893"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3CF8A3B2" w14:textId="77777777"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F65D84" w:rsidRPr="00F65D84">
        <w:rPr>
          <w:rFonts w:ascii="Arial" w:hAnsi="Arial"/>
          <w:sz w:val="24"/>
        </w:rPr>
        <w:t>Discussion on UE traffic adaptation procedures</w:t>
      </w:r>
    </w:p>
    <w:p w14:paraId="29ACCAC4" w14:textId="77777777"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440F45" w:rsidRPr="00440F45">
        <w:rPr>
          <w:rFonts w:ascii="Arial" w:hAnsi="Arial"/>
          <w:sz w:val="24"/>
        </w:rPr>
        <w:t>7.2.9.2.2</w:t>
      </w:r>
    </w:p>
    <w:p w14:paraId="64EB98A4" w14:textId="77777777" w:rsidR="002E2FAF" w:rsidRDefault="002E2FAF" w:rsidP="00B02CB3">
      <w:pPr>
        <w:tabs>
          <w:tab w:val="left" w:pos="2127"/>
        </w:tabs>
        <w:spacing w:before="120" w:after="0"/>
        <w:rPr>
          <w:rFonts w:ascii="Arial" w:hAnsi="Arial"/>
          <w:sz w:val="24"/>
        </w:rPr>
      </w:pPr>
      <w:r>
        <w:rPr>
          <w:rFonts w:ascii="Arial" w:hAnsi="Arial"/>
          <w:b/>
          <w:sz w:val="24"/>
        </w:rPr>
        <w:t>Document for:</w:t>
      </w:r>
      <w:r w:rsidR="000B5FCF">
        <w:rPr>
          <w:rFonts w:ascii="Arial" w:hAnsi="Arial"/>
          <w:sz w:val="24"/>
        </w:rPr>
        <w:tab/>
        <w:t>Discussion</w:t>
      </w:r>
    </w:p>
    <w:p w14:paraId="3D4BCACF" w14:textId="77777777" w:rsidR="002E2FAF" w:rsidRDefault="002E2FAF">
      <w:pPr>
        <w:pStyle w:val="Heading1"/>
      </w:pPr>
      <w:r>
        <w:t>Introduction</w:t>
      </w:r>
    </w:p>
    <w:p w14:paraId="1FB02B03" w14:textId="77777777" w:rsidR="002E2FAF" w:rsidRDefault="002A30E8" w:rsidP="0036533C">
      <w:pPr>
        <w:jc w:val="both"/>
        <w:rPr>
          <w:rFonts w:cs="Arial"/>
        </w:rPr>
      </w:pPr>
      <w:r>
        <w:rPr>
          <w:rFonts w:cs="Arial"/>
        </w:rPr>
        <w:t>The study item on UE power saving for NR was agreed in RAN#80 in [1].</w:t>
      </w:r>
    </w:p>
    <w:p w14:paraId="3A7BA730" w14:textId="6A9E8B15" w:rsidR="00DE7F31" w:rsidRDefault="00DE7F31" w:rsidP="0036533C">
      <w:pPr>
        <w:jc w:val="both"/>
        <w:rPr>
          <w:rFonts w:cs="Arial"/>
        </w:rPr>
      </w:pPr>
      <w:r>
        <w:rPr>
          <w:rFonts w:cs="Arial"/>
        </w:rPr>
        <w:t>In the previous meeting, the following agreements were achieved regarding the triggering adaptation of UE power consumption characteristics</w:t>
      </w:r>
      <w:r w:rsidR="006051C6">
        <w:rPr>
          <w:rFonts w:cs="Arial"/>
        </w:rPr>
        <w:t xml:space="preserve"> [3]</w:t>
      </w:r>
      <w:r>
        <w:rPr>
          <w:rFonts w:cs="Arial"/>
        </w:rPr>
        <w:t>:</w:t>
      </w:r>
    </w:p>
    <w:p w14:paraId="267F5EE1" w14:textId="77777777" w:rsidR="00DE7F31" w:rsidRPr="00DB72B2" w:rsidRDefault="00DE7F31" w:rsidP="00DE7F31">
      <w:pPr>
        <w:rPr>
          <w:lang w:eastAsia="x-none"/>
        </w:rPr>
      </w:pPr>
      <w:r w:rsidRPr="00DB72B2">
        <w:rPr>
          <w:highlight w:val="green"/>
          <w:lang w:eastAsia="x-none"/>
        </w:rPr>
        <w:t>Agreements</w:t>
      </w:r>
      <w:r w:rsidRPr="00DB72B2">
        <w:rPr>
          <w:lang w:eastAsia="x-none"/>
        </w:rPr>
        <w:t>:</w:t>
      </w:r>
    </w:p>
    <w:p w14:paraId="7F6794CF" w14:textId="77777777" w:rsidR="00DE7F31" w:rsidRPr="00DB72B2" w:rsidRDefault="00DE7F31" w:rsidP="00DE7F31">
      <w:pPr>
        <w:numPr>
          <w:ilvl w:val="0"/>
          <w:numId w:val="13"/>
        </w:numPr>
        <w:spacing w:after="0"/>
        <w:rPr>
          <w:lang w:eastAsia="x-none"/>
        </w:rPr>
      </w:pPr>
      <w:r w:rsidRPr="00DB72B2">
        <w:rPr>
          <w:lang w:eastAsia="x-none"/>
        </w:rPr>
        <w:t xml:space="preserve">Study further the following for Triggering adaptation of UE power consumption characteristics  </w:t>
      </w:r>
    </w:p>
    <w:p w14:paraId="43C4B672" w14:textId="77777777" w:rsidR="00DE7F31" w:rsidRPr="00DB72B2" w:rsidRDefault="00DE7F31" w:rsidP="00DE7F31">
      <w:pPr>
        <w:pStyle w:val="ListParagraph"/>
        <w:numPr>
          <w:ilvl w:val="0"/>
          <w:numId w:val="12"/>
        </w:numPr>
        <w:spacing w:after="0"/>
        <w:contextualSpacing w:val="0"/>
        <w:rPr>
          <w:lang w:eastAsia="zh-CN"/>
        </w:rPr>
      </w:pPr>
      <w:r w:rsidRPr="00DB72B2">
        <w:rPr>
          <w:lang w:eastAsia="zh-CN"/>
        </w:rPr>
        <w:t>Existing signal/channel based approach</w:t>
      </w:r>
    </w:p>
    <w:p w14:paraId="6C9806F5" w14:textId="77777777" w:rsidR="00DE7F31" w:rsidRPr="00DB72B2" w:rsidRDefault="00DE7F31" w:rsidP="00DE7F31">
      <w:pPr>
        <w:pStyle w:val="ListParagraph"/>
        <w:numPr>
          <w:ilvl w:val="1"/>
          <w:numId w:val="12"/>
        </w:numPr>
        <w:spacing w:after="0"/>
        <w:contextualSpacing w:val="0"/>
        <w:rPr>
          <w:lang w:eastAsia="zh-CN"/>
        </w:rPr>
      </w:pPr>
      <w:r w:rsidRPr="00DB72B2">
        <w:rPr>
          <w:lang w:eastAsia="zh-CN"/>
        </w:rPr>
        <w:t>Signals based on PDCCH channel</w:t>
      </w:r>
    </w:p>
    <w:p w14:paraId="1F4FD327" w14:textId="77777777" w:rsidR="00DE7F31" w:rsidRPr="00DB72B2" w:rsidRDefault="00DE7F31" w:rsidP="00DE7F31">
      <w:pPr>
        <w:pStyle w:val="ListParagraph"/>
        <w:numPr>
          <w:ilvl w:val="1"/>
          <w:numId w:val="12"/>
        </w:numPr>
        <w:spacing w:after="0"/>
        <w:contextualSpacing w:val="0"/>
        <w:rPr>
          <w:lang w:eastAsia="zh-CN"/>
        </w:rPr>
      </w:pPr>
      <w:r w:rsidRPr="00DB72B2">
        <w:rPr>
          <w:lang w:eastAsia="zh-CN"/>
        </w:rPr>
        <w:t>Signals based on RS</w:t>
      </w:r>
    </w:p>
    <w:p w14:paraId="5464333E" w14:textId="77777777" w:rsidR="00DE7F31" w:rsidRPr="00DB72B2" w:rsidRDefault="00DE7F31" w:rsidP="00DE7F31">
      <w:pPr>
        <w:pStyle w:val="ListParagraph"/>
        <w:numPr>
          <w:ilvl w:val="1"/>
          <w:numId w:val="12"/>
        </w:numPr>
        <w:spacing w:after="0"/>
        <w:contextualSpacing w:val="0"/>
        <w:rPr>
          <w:lang w:eastAsia="zh-CN"/>
        </w:rPr>
      </w:pPr>
      <w:r w:rsidRPr="00DB72B2">
        <w:rPr>
          <w:lang w:eastAsia="zh-CN"/>
        </w:rPr>
        <w:t>MAC signalling</w:t>
      </w:r>
    </w:p>
    <w:p w14:paraId="230EB495" w14:textId="77777777" w:rsidR="00DE7F31" w:rsidRPr="00DB72B2" w:rsidRDefault="00DE7F31" w:rsidP="00DE7F31">
      <w:pPr>
        <w:pStyle w:val="ListParagraph"/>
        <w:numPr>
          <w:ilvl w:val="1"/>
          <w:numId w:val="12"/>
        </w:numPr>
        <w:spacing w:after="0"/>
        <w:contextualSpacing w:val="0"/>
        <w:rPr>
          <w:lang w:eastAsia="zh-CN"/>
        </w:rPr>
      </w:pPr>
      <w:r w:rsidRPr="00DB72B2">
        <w:rPr>
          <w:lang w:eastAsia="zh-CN"/>
        </w:rPr>
        <w:t>RRC signalling</w:t>
      </w:r>
    </w:p>
    <w:p w14:paraId="0632708E" w14:textId="77777777" w:rsidR="00DE7F31" w:rsidRPr="00DB72B2" w:rsidRDefault="00DE7F31" w:rsidP="00DE7F31">
      <w:pPr>
        <w:pStyle w:val="ListParagraph"/>
        <w:numPr>
          <w:ilvl w:val="0"/>
          <w:numId w:val="12"/>
        </w:numPr>
        <w:spacing w:after="0"/>
        <w:contextualSpacing w:val="0"/>
        <w:rPr>
          <w:lang w:eastAsia="zh-CN"/>
        </w:rPr>
      </w:pPr>
      <w:r w:rsidRPr="00DB72B2">
        <w:rPr>
          <w:lang w:eastAsia="zh-CN"/>
        </w:rPr>
        <w:t>New power saving signal/channel</w:t>
      </w:r>
    </w:p>
    <w:p w14:paraId="5814A272" w14:textId="77777777" w:rsidR="00DE7F31" w:rsidRPr="00DB72B2" w:rsidRDefault="00DE7F31" w:rsidP="00DE7F31">
      <w:pPr>
        <w:pStyle w:val="ListParagraph"/>
        <w:numPr>
          <w:ilvl w:val="0"/>
          <w:numId w:val="12"/>
        </w:numPr>
        <w:spacing w:after="0"/>
        <w:contextualSpacing w:val="0"/>
        <w:rPr>
          <w:lang w:eastAsia="zh-CN"/>
        </w:rPr>
      </w:pPr>
      <w:r w:rsidRPr="00DB72B2">
        <w:rPr>
          <w:lang w:eastAsia="zh-CN"/>
        </w:rPr>
        <w:t xml:space="preserve">Performance metrics based on the agreements in the </w:t>
      </w:r>
      <w:proofErr w:type="spellStart"/>
      <w:r w:rsidRPr="00DB72B2">
        <w:rPr>
          <w:lang w:eastAsia="zh-CN"/>
        </w:rPr>
        <w:t>evalution</w:t>
      </w:r>
      <w:proofErr w:type="spellEnd"/>
      <w:r w:rsidRPr="00DB72B2">
        <w:rPr>
          <w:lang w:eastAsia="zh-CN"/>
        </w:rPr>
        <w:t xml:space="preserve"> methodology</w:t>
      </w:r>
    </w:p>
    <w:p w14:paraId="2AA8C55C" w14:textId="77777777" w:rsidR="00DE7F31" w:rsidRDefault="00DE7F31" w:rsidP="00DE7F31">
      <w:pPr>
        <w:rPr>
          <w:lang w:eastAsia="x-none"/>
        </w:rPr>
      </w:pPr>
    </w:p>
    <w:p w14:paraId="27A81B03" w14:textId="77777777" w:rsidR="00DE7F31" w:rsidRPr="000E3281" w:rsidRDefault="00DE7F31" w:rsidP="00DE7F31">
      <w:pPr>
        <w:rPr>
          <w:highlight w:val="green"/>
          <w:lang w:eastAsia="x-none"/>
        </w:rPr>
      </w:pPr>
      <w:r w:rsidRPr="000E3281">
        <w:rPr>
          <w:highlight w:val="green"/>
          <w:lang w:eastAsia="x-none"/>
        </w:rPr>
        <w:t>Agreements:</w:t>
      </w:r>
    </w:p>
    <w:p w14:paraId="77210B97" w14:textId="77777777" w:rsidR="00DE7F31" w:rsidRPr="000E3281" w:rsidRDefault="00DE7F31" w:rsidP="00DE7F31">
      <w:pPr>
        <w:rPr>
          <w:lang w:eastAsia="x-none"/>
        </w:rPr>
      </w:pPr>
      <w:r w:rsidRPr="000E3281">
        <w:rPr>
          <w:lang w:eastAsia="x-none"/>
        </w:rPr>
        <w:t>Study further:</w:t>
      </w:r>
    </w:p>
    <w:p w14:paraId="49C6A753" w14:textId="77777777" w:rsidR="00DE7F31" w:rsidRPr="000E3281" w:rsidRDefault="00DE7F31" w:rsidP="00DE7F31">
      <w:pPr>
        <w:pStyle w:val="ListParagraph"/>
        <w:numPr>
          <w:ilvl w:val="0"/>
          <w:numId w:val="14"/>
        </w:numPr>
        <w:spacing w:after="0"/>
        <w:contextualSpacing w:val="0"/>
        <w:rPr>
          <w:lang w:eastAsia="zh-CN"/>
        </w:rPr>
      </w:pPr>
      <w:r>
        <w:rPr>
          <w:rFonts w:eastAsia="DengXian"/>
          <w:lang w:eastAsia="zh-CN"/>
        </w:rPr>
        <w:t>Triggering for</w:t>
      </w:r>
      <w:r w:rsidRPr="000E3281">
        <w:rPr>
          <w:rFonts w:eastAsia="DengXian"/>
          <w:lang w:eastAsia="zh-CN"/>
        </w:rPr>
        <w:t xml:space="preserve"> UE time domain processing adaptation</w:t>
      </w:r>
    </w:p>
    <w:p w14:paraId="650E0493" w14:textId="77777777" w:rsidR="00DE7F31" w:rsidRPr="000E3281" w:rsidRDefault="00DE7F31" w:rsidP="00DE7F31">
      <w:pPr>
        <w:pStyle w:val="ListParagraph"/>
        <w:numPr>
          <w:ilvl w:val="1"/>
          <w:numId w:val="14"/>
        </w:numPr>
        <w:spacing w:after="0"/>
        <w:contextualSpacing w:val="0"/>
        <w:rPr>
          <w:lang w:eastAsia="zh-CN"/>
        </w:rPr>
      </w:pPr>
      <w:r w:rsidRPr="000E3281">
        <w:rPr>
          <w:lang w:eastAsia="zh-CN"/>
        </w:rPr>
        <w:t>Trigger UE adaptation to DRX operation</w:t>
      </w:r>
    </w:p>
    <w:p w14:paraId="65D26B0B" w14:textId="77777777" w:rsidR="00DE7F31" w:rsidRPr="000E3281" w:rsidRDefault="00DE7F31" w:rsidP="00DE7F31">
      <w:pPr>
        <w:pStyle w:val="ListParagraph"/>
        <w:numPr>
          <w:ilvl w:val="2"/>
          <w:numId w:val="14"/>
        </w:numPr>
        <w:spacing w:after="0"/>
        <w:contextualSpacing w:val="0"/>
        <w:rPr>
          <w:lang w:eastAsia="zh-CN"/>
        </w:rPr>
      </w:pPr>
      <w:r w:rsidRPr="000E3281">
        <w:rPr>
          <w:lang w:eastAsia="zh-CN"/>
        </w:rPr>
        <w:t xml:space="preserve">UE DRX PDCCH monitoring and efficient UE wakeup </w:t>
      </w:r>
    </w:p>
    <w:p w14:paraId="5461778F" w14:textId="77777777" w:rsidR="00DE7F31" w:rsidRPr="000E3281" w:rsidRDefault="00DE7F31" w:rsidP="00DE7F31">
      <w:pPr>
        <w:pStyle w:val="ListParagraph"/>
        <w:numPr>
          <w:ilvl w:val="3"/>
          <w:numId w:val="14"/>
        </w:numPr>
        <w:spacing w:after="0"/>
        <w:contextualSpacing w:val="0"/>
        <w:rPr>
          <w:lang w:eastAsia="zh-CN"/>
        </w:rPr>
      </w:pPr>
      <w:r w:rsidRPr="000E3281">
        <w:rPr>
          <w:lang w:eastAsia="zh-CN"/>
        </w:rPr>
        <w:t>Constraint on scheduling DCI during DRX ON</w:t>
      </w:r>
    </w:p>
    <w:p w14:paraId="3A349EBD" w14:textId="77777777" w:rsidR="00DE7F31" w:rsidRPr="000E3281" w:rsidRDefault="00DE7F31" w:rsidP="00DE7F31">
      <w:pPr>
        <w:pStyle w:val="ListParagraph"/>
        <w:numPr>
          <w:ilvl w:val="2"/>
          <w:numId w:val="14"/>
        </w:numPr>
        <w:spacing w:after="0"/>
        <w:contextualSpacing w:val="0"/>
        <w:rPr>
          <w:lang w:eastAsia="zh-CN"/>
        </w:rPr>
      </w:pPr>
      <w:r w:rsidRPr="000E3281">
        <w:rPr>
          <w:rFonts w:eastAsia="DengXian"/>
          <w:lang w:eastAsia="zh-CN"/>
        </w:rPr>
        <w:t>Performing CSI measurement/feedbacks and RRM measurements</w:t>
      </w:r>
    </w:p>
    <w:p w14:paraId="0FBA80D2" w14:textId="77777777" w:rsidR="00DE7F31" w:rsidRPr="000E3281" w:rsidRDefault="00DE7F31" w:rsidP="00DE7F31">
      <w:pPr>
        <w:pStyle w:val="ListParagraph"/>
        <w:numPr>
          <w:ilvl w:val="2"/>
          <w:numId w:val="14"/>
        </w:numPr>
        <w:spacing w:after="0"/>
        <w:contextualSpacing w:val="0"/>
        <w:rPr>
          <w:lang w:eastAsia="zh-CN"/>
        </w:rPr>
      </w:pPr>
      <w:r w:rsidRPr="000E3281">
        <w:rPr>
          <w:lang w:eastAsia="zh-CN"/>
        </w:rPr>
        <w:t>Reducing power consumption during DRX ON</w:t>
      </w:r>
    </w:p>
    <w:p w14:paraId="00ECA8B2" w14:textId="77777777" w:rsidR="00DE7F31" w:rsidRPr="000E3281" w:rsidRDefault="00DE7F31" w:rsidP="00DE7F31">
      <w:pPr>
        <w:pStyle w:val="ListParagraph"/>
        <w:numPr>
          <w:ilvl w:val="3"/>
          <w:numId w:val="14"/>
        </w:numPr>
        <w:spacing w:after="0"/>
        <w:contextualSpacing w:val="0"/>
        <w:rPr>
          <w:lang w:eastAsia="zh-CN"/>
        </w:rPr>
      </w:pPr>
      <w:r w:rsidRPr="000E3281">
        <w:rPr>
          <w:lang w:eastAsia="zh-CN"/>
        </w:rPr>
        <w:t xml:space="preserve">e.g., go-to-sleep signalling to assist UE to the sleep state </w:t>
      </w:r>
    </w:p>
    <w:p w14:paraId="1210752E" w14:textId="77777777" w:rsidR="00DE7F31" w:rsidRPr="000E3281" w:rsidRDefault="00DE7F31" w:rsidP="00DE7F31">
      <w:pPr>
        <w:pStyle w:val="ListParagraph"/>
        <w:numPr>
          <w:ilvl w:val="2"/>
          <w:numId w:val="14"/>
        </w:numPr>
        <w:spacing w:after="0"/>
        <w:contextualSpacing w:val="0"/>
        <w:rPr>
          <w:lang w:eastAsia="zh-CN"/>
        </w:rPr>
      </w:pPr>
      <w:r w:rsidRPr="000E3281">
        <w:rPr>
          <w:lang w:eastAsia="zh-CN"/>
        </w:rPr>
        <w:t>Triggering dynamic adaptation among multiple DRX configurations</w:t>
      </w:r>
    </w:p>
    <w:p w14:paraId="1C6C2840" w14:textId="77777777" w:rsidR="00DE7F31" w:rsidRPr="000E3281" w:rsidRDefault="00DE7F31" w:rsidP="00DE7F31">
      <w:pPr>
        <w:pStyle w:val="ListParagraph"/>
        <w:numPr>
          <w:ilvl w:val="1"/>
          <w:numId w:val="14"/>
        </w:numPr>
        <w:spacing w:after="0"/>
        <w:contextualSpacing w:val="0"/>
        <w:rPr>
          <w:lang w:eastAsia="zh-CN"/>
        </w:rPr>
      </w:pPr>
      <w:r w:rsidRPr="000E3281">
        <w:rPr>
          <w:lang w:eastAsia="zh-CN"/>
        </w:rPr>
        <w:t xml:space="preserve">Trigger UE adaptation in reducing PDCCH monitoring </w:t>
      </w:r>
    </w:p>
    <w:p w14:paraId="7C50E99D" w14:textId="77777777" w:rsidR="00DE7F31" w:rsidRPr="000E3281" w:rsidRDefault="00DE7F31" w:rsidP="00DE7F31">
      <w:pPr>
        <w:pStyle w:val="ListParagraph"/>
        <w:numPr>
          <w:ilvl w:val="2"/>
          <w:numId w:val="14"/>
        </w:numPr>
        <w:spacing w:after="0"/>
        <w:contextualSpacing w:val="0"/>
        <w:rPr>
          <w:lang w:eastAsia="zh-CN"/>
        </w:rPr>
      </w:pPr>
      <w:r w:rsidRPr="000E3281">
        <w:rPr>
          <w:lang w:eastAsia="zh-CN"/>
        </w:rPr>
        <w:t>Indication to change PDCCH monitoring behaviour, e.g., to monitor, to skip, to adapt to different PDCCH parameters</w:t>
      </w:r>
    </w:p>
    <w:p w14:paraId="471F23BC" w14:textId="77777777" w:rsidR="00DE7F31" w:rsidRPr="00C03611" w:rsidRDefault="00DE7F31" w:rsidP="00DE7F31">
      <w:pPr>
        <w:pStyle w:val="ListParagraph"/>
        <w:numPr>
          <w:ilvl w:val="0"/>
          <w:numId w:val="14"/>
        </w:numPr>
        <w:spacing w:after="0"/>
        <w:contextualSpacing w:val="0"/>
        <w:rPr>
          <w:lang w:eastAsia="zh-CN"/>
        </w:rPr>
      </w:pPr>
      <w:r w:rsidRPr="00C03611">
        <w:rPr>
          <w:rFonts w:eastAsia="DengXian"/>
          <w:lang w:eastAsia="zh-CN"/>
        </w:rPr>
        <w:t>Triggering for UE frequency domain processing adaptation</w:t>
      </w:r>
    </w:p>
    <w:p w14:paraId="10AAB08D" w14:textId="77777777" w:rsidR="00DE7F31" w:rsidRPr="00C03611" w:rsidRDefault="00DE7F31" w:rsidP="00DE7F31">
      <w:pPr>
        <w:pStyle w:val="ListParagraph"/>
        <w:numPr>
          <w:ilvl w:val="1"/>
          <w:numId w:val="14"/>
        </w:numPr>
        <w:spacing w:after="0"/>
        <w:contextualSpacing w:val="0"/>
        <w:rPr>
          <w:lang w:eastAsia="zh-CN"/>
        </w:rPr>
      </w:pPr>
      <w:r w:rsidRPr="00C03611">
        <w:rPr>
          <w:lang w:eastAsia="zh-CN"/>
        </w:rPr>
        <w:t>Trigger for the adaptation of BWP</w:t>
      </w:r>
    </w:p>
    <w:p w14:paraId="7F43CF1C" w14:textId="77777777" w:rsidR="00DE7F31" w:rsidRPr="00C03611" w:rsidRDefault="00DE7F31" w:rsidP="00DE7F31">
      <w:pPr>
        <w:pStyle w:val="ListParagraph"/>
        <w:numPr>
          <w:ilvl w:val="2"/>
          <w:numId w:val="14"/>
        </w:numPr>
        <w:spacing w:after="0"/>
        <w:contextualSpacing w:val="0"/>
        <w:rPr>
          <w:lang w:eastAsia="zh-CN"/>
        </w:rPr>
      </w:pPr>
      <w:r w:rsidRPr="00C03611">
        <w:rPr>
          <w:lang w:eastAsia="zh-CN"/>
        </w:rPr>
        <w:t>State transition during BWP switching</w:t>
      </w:r>
    </w:p>
    <w:p w14:paraId="676D66B9" w14:textId="77777777" w:rsidR="00DE7F31" w:rsidRPr="00C03611" w:rsidRDefault="00DE7F31" w:rsidP="00DE7F31">
      <w:pPr>
        <w:pStyle w:val="ListParagraph"/>
        <w:numPr>
          <w:ilvl w:val="3"/>
          <w:numId w:val="14"/>
        </w:numPr>
        <w:spacing w:after="0"/>
        <w:contextualSpacing w:val="0"/>
        <w:rPr>
          <w:lang w:eastAsia="zh-CN"/>
        </w:rPr>
      </w:pPr>
      <w:r w:rsidRPr="00C03611">
        <w:rPr>
          <w:lang w:eastAsia="zh-CN"/>
        </w:rPr>
        <w:t xml:space="preserve">Pre-processing information, e.g., CSI measurement/feedback, before switching/activation for </w:t>
      </w:r>
      <w:proofErr w:type="spellStart"/>
      <w:r w:rsidRPr="00C03611">
        <w:rPr>
          <w:lang w:eastAsia="zh-CN"/>
        </w:rPr>
        <w:t>gNB</w:t>
      </w:r>
      <w:proofErr w:type="spellEnd"/>
      <w:r w:rsidRPr="00C03611">
        <w:rPr>
          <w:lang w:eastAsia="zh-CN"/>
        </w:rPr>
        <w:t xml:space="preserve"> to use after switching to the new BWP </w:t>
      </w:r>
    </w:p>
    <w:p w14:paraId="6B0AA34B" w14:textId="77777777" w:rsidR="00DE7F31" w:rsidRPr="00C03611" w:rsidRDefault="00DE7F31" w:rsidP="00DE7F31">
      <w:pPr>
        <w:pStyle w:val="ListParagraph"/>
        <w:numPr>
          <w:ilvl w:val="2"/>
          <w:numId w:val="14"/>
        </w:numPr>
        <w:spacing w:after="0"/>
        <w:contextualSpacing w:val="0"/>
        <w:rPr>
          <w:lang w:eastAsia="zh-CN"/>
        </w:rPr>
      </w:pPr>
      <w:r w:rsidRPr="00C03611">
        <w:rPr>
          <w:lang w:eastAsia="zh-CN"/>
        </w:rPr>
        <w:t xml:space="preserve">UE assistance approach for network configuration </w:t>
      </w:r>
    </w:p>
    <w:p w14:paraId="12275728" w14:textId="77777777" w:rsidR="00DE7F31" w:rsidRPr="00C03611" w:rsidRDefault="00DE7F31" w:rsidP="00DE7F31">
      <w:pPr>
        <w:pStyle w:val="ListParagraph"/>
        <w:numPr>
          <w:ilvl w:val="3"/>
          <w:numId w:val="14"/>
        </w:numPr>
        <w:spacing w:after="0"/>
        <w:contextualSpacing w:val="0"/>
        <w:rPr>
          <w:lang w:eastAsia="zh-CN"/>
        </w:rPr>
      </w:pPr>
      <w:r w:rsidRPr="00C03611">
        <w:rPr>
          <w:lang w:eastAsia="zh-CN"/>
        </w:rPr>
        <w:t>UE initiates the request to the network</w:t>
      </w:r>
    </w:p>
    <w:p w14:paraId="0A474405" w14:textId="77777777" w:rsidR="00DE7F31" w:rsidRPr="00C03611" w:rsidRDefault="00DE7F31" w:rsidP="00DE7F31">
      <w:pPr>
        <w:pStyle w:val="ListParagraph"/>
        <w:numPr>
          <w:ilvl w:val="3"/>
          <w:numId w:val="14"/>
        </w:numPr>
        <w:spacing w:after="0"/>
        <w:contextualSpacing w:val="0"/>
        <w:rPr>
          <w:lang w:eastAsia="zh-CN"/>
        </w:rPr>
      </w:pPr>
      <w:r w:rsidRPr="00C03611">
        <w:rPr>
          <w:lang w:eastAsia="zh-CN"/>
        </w:rPr>
        <w:t>Network trigger UE feedback for the adaptation</w:t>
      </w:r>
    </w:p>
    <w:p w14:paraId="6B0926EA" w14:textId="77777777" w:rsidR="00DE7F31" w:rsidRPr="00C03611" w:rsidRDefault="00DE7F31" w:rsidP="00DE7F31">
      <w:pPr>
        <w:pStyle w:val="ListParagraph"/>
        <w:numPr>
          <w:ilvl w:val="1"/>
          <w:numId w:val="14"/>
        </w:numPr>
        <w:spacing w:after="0"/>
        <w:contextualSpacing w:val="0"/>
        <w:rPr>
          <w:lang w:eastAsia="zh-CN"/>
        </w:rPr>
      </w:pPr>
      <w:r w:rsidRPr="00C03611">
        <w:rPr>
          <w:lang w:eastAsia="zh-CN"/>
        </w:rPr>
        <w:t xml:space="preserve">Trigger for the carrier adaptation in CA/DC </w:t>
      </w:r>
    </w:p>
    <w:p w14:paraId="5926DA90" w14:textId="77777777" w:rsidR="00DE7F31" w:rsidRPr="00C03611" w:rsidRDefault="00DE7F31" w:rsidP="00DE7F31">
      <w:pPr>
        <w:pStyle w:val="ListParagraph"/>
        <w:numPr>
          <w:ilvl w:val="2"/>
          <w:numId w:val="14"/>
        </w:numPr>
        <w:spacing w:after="0"/>
        <w:contextualSpacing w:val="0"/>
        <w:rPr>
          <w:lang w:eastAsia="zh-CN"/>
        </w:rPr>
      </w:pPr>
      <w:r w:rsidRPr="00C03611">
        <w:rPr>
          <w:lang w:eastAsia="zh-CN"/>
        </w:rPr>
        <w:t>State transition in CA/DC activation/deactivation</w:t>
      </w:r>
    </w:p>
    <w:p w14:paraId="429BB462" w14:textId="77777777" w:rsidR="00DE7F31" w:rsidRPr="00C03611" w:rsidRDefault="00DE7F31" w:rsidP="00DE7F31">
      <w:pPr>
        <w:pStyle w:val="ListParagraph"/>
        <w:numPr>
          <w:ilvl w:val="3"/>
          <w:numId w:val="14"/>
        </w:numPr>
        <w:spacing w:after="0"/>
        <w:contextualSpacing w:val="0"/>
        <w:rPr>
          <w:lang w:eastAsia="zh-CN"/>
        </w:rPr>
      </w:pPr>
      <w:r w:rsidRPr="00C03611">
        <w:rPr>
          <w:lang w:eastAsia="zh-CN"/>
        </w:rPr>
        <w:t xml:space="preserve">Pre-processing information, e.g., CSI measurement/feedback, before switching/activation for </w:t>
      </w:r>
      <w:proofErr w:type="spellStart"/>
      <w:r w:rsidRPr="00C03611">
        <w:rPr>
          <w:lang w:eastAsia="zh-CN"/>
        </w:rPr>
        <w:t>gNB</w:t>
      </w:r>
      <w:proofErr w:type="spellEnd"/>
      <w:r w:rsidRPr="00C03611">
        <w:rPr>
          <w:lang w:eastAsia="zh-CN"/>
        </w:rPr>
        <w:t xml:space="preserve"> to use after carrier activation</w:t>
      </w:r>
    </w:p>
    <w:p w14:paraId="6A63E6EB" w14:textId="77777777" w:rsidR="00DE7F31" w:rsidRPr="00C03611" w:rsidRDefault="00DE7F31" w:rsidP="00DE7F31">
      <w:pPr>
        <w:pStyle w:val="ListParagraph"/>
        <w:numPr>
          <w:ilvl w:val="2"/>
          <w:numId w:val="14"/>
        </w:numPr>
        <w:spacing w:after="0"/>
        <w:contextualSpacing w:val="0"/>
        <w:rPr>
          <w:lang w:eastAsia="zh-CN"/>
        </w:rPr>
      </w:pPr>
      <w:r w:rsidRPr="00C03611">
        <w:rPr>
          <w:lang w:eastAsia="zh-CN"/>
        </w:rPr>
        <w:t xml:space="preserve">Adaptation among different cells with different power consumption </w:t>
      </w:r>
      <w:proofErr w:type="spellStart"/>
      <w:r w:rsidRPr="00C03611">
        <w:rPr>
          <w:lang w:eastAsia="zh-CN"/>
        </w:rPr>
        <w:t>charateristics</w:t>
      </w:r>
      <w:proofErr w:type="spellEnd"/>
    </w:p>
    <w:p w14:paraId="159EC4FA" w14:textId="77777777" w:rsidR="00DE7F31" w:rsidRPr="00903FD2" w:rsidRDefault="00DE7F31" w:rsidP="00DE7F31">
      <w:pPr>
        <w:pStyle w:val="ListParagraph"/>
        <w:numPr>
          <w:ilvl w:val="3"/>
          <w:numId w:val="14"/>
        </w:numPr>
        <w:spacing w:after="0"/>
        <w:contextualSpacing w:val="0"/>
        <w:rPr>
          <w:lang w:eastAsia="zh-CN"/>
        </w:rPr>
      </w:pPr>
      <w:r w:rsidRPr="00903FD2">
        <w:rPr>
          <w:lang w:eastAsia="zh-CN"/>
        </w:rPr>
        <w:t>Bundle adaptation among different cells</w:t>
      </w:r>
    </w:p>
    <w:p w14:paraId="06F76B1D" w14:textId="77777777" w:rsidR="00DE7F31" w:rsidRPr="00903FD2" w:rsidRDefault="00DE7F31" w:rsidP="00DE7F31">
      <w:pPr>
        <w:pStyle w:val="ListParagraph"/>
        <w:numPr>
          <w:ilvl w:val="2"/>
          <w:numId w:val="14"/>
        </w:numPr>
        <w:spacing w:after="0"/>
        <w:contextualSpacing w:val="0"/>
        <w:rPr>
          <w:lang w:eastAsia="zh-CN"/>
        </w:rPr>
      </w:pPr>
      <w:r w:rsidRPr="00903FD2">
        <w:rPr>
          <w:lang w:eastAsia="zh-CN"/>
        </w:rPr>
        <w:t xml:space="preserve">UE assistance approach for network configuration </w:t>
      </w:r>
    </w:p>
    <w:p w14:paraId="5CD4E52A" w14:textId="77777777" w:rsidR="00DE7F31" w:rsidRPr="00903FD2" w:rsidRDefault="00DE7F31" w:rsidP="00DE7F31">
      <w:pPr>
        <w:pStyle w:val="ListParagraph"/>
        <w:numPr>
          <w:ilvl w:val="3"/>
          <w:numId w:val="14"/>
        </w:numPr>
        <w:spacing w:after="0"/>
        <w:contextualSpacing w:val="0"/>
        <w:rPr>
          <w:lang w:eastAsia="zh-CN"/>
        </w:rPr>
      </w:pPr>
      <w:r w:rsidRPr="00903FD2">
        <w:rPr>
          <w:lang w:eastAsia="zh-CN"/>
        </w:rPr>
        <w:lastRenderedPageBreak/>
        <w:t>UE initiates the request to the network</w:t>
      </w:r>
    </w:p>
    <w:p w14:paraId="6E686DD9" w14:textId="77777777" w:rsidR="00DE7F31" w:rsidRPr="00903FD2" w:rsidRDefault="00DE7F31" w:rsidP="00DE7F31">
      <w:pPr>
        <w:pStyle w:val="ListParagraph"/>
        <w:numPr>
          <w:ilvl w:val="3"/>
          <w:numId w:val="14"/>
        </w:numPr>
        <w:spacing w:after="0"/>
        <w:contextualSpacing w:val="0"/>
        <w:rPr>
          <w:lang w:eastAsia="zh-CN"/>
        </w:rPr>
      </w:pPr>
      <w:r w:rsidRPr="00903FD2">
        <w:rPr>
          <w:lang w:eastAsia="zh-CN"/>
        </w:rPr>
        <w:t>Network trigger UE feedback for the adaptation</w:t>
      </w:r>
    </w:p>
    <w:p w14:paraId="374B05C2" w14:textId="77777777" w:rsidR="00DE7F31" w:rsidRPr="00903FD2" w:rsidRDefault="00DE7F31" w:rsidP="00DE7F31">
      <w:pPr>
        <w:pStyle w:val="ListParagraph"/>
        <w:numPr>
          <w:ilvl w:val="0"/>
          <w:numId w:val="14"/>
        </w:numPr>
        <w:spacing w:after="0"/>
        <w:contextualSpacing w:val="0"/>
        <w:rPr>
          <w:lang w:eastAsia="zh-CN"/>
        </w:rPr>
      </w:pPr>
      <w:r w:rsidRPr="00903FD2">
        <w:rPr>
          <w:rFonts w:eastAsia="DengXian"/>
          <w:lang w:eastAsia="zh-CN"/>
        </w:rPr>
        <w:t>Triggering UE processing adaptation</w:t>
      </w:r>
    </w:p>
    <w:p w14:paraId="5428BAEB" w14:textId="77777777" w:rsidR="00DE7F31" w:rsidRPr="00903FD2" w:rsidRDefault="00DE7F31" w:rsidP="00DE7F31">
      <w:pPr>
        <w:pStyle w:val="ListParagraph"/>
        <w:numPr>
          <w:ilvl w:val="1"/>
          <w:numId w:val="14"/>
        </w:numPr>
        <w:spacing w:after="0"/>
        <w:contextualSpacing w:val="0"/>
        <w:rPr>
          <w:lang w:eastAsia="zh-CN"/>
        </w:rPr>
      </w:pPr>
      <w:r w:rsidRPr="00903FD2">
        <w:rPr>
          <w:lang w:eastAsia="zh-CN"/>
        </w:rPr>
        <w:t xml:space="preserve">Trigger for adaptation in number of </w:t>
      </w:r>
      <w:proofErr w:type="spellStart"/>
      <w:r w:rsidRPr="00903FD2">
        <w:rPr>
          <w:lang w:eastAsia="zh-CN"/>
        </w:rPr>
        <w:t>Tx</w:t>
      </w:r>
      <w:proofErr w:type="spellEnd"/>
      <w:r w:rsidRPr="00903FD2">
        <w:rPr>
          <w:lang w:eastAsia="zh-CN"/>
        </w:rPr>
        <w:t>/Rx antenna and/or maximum number of MIMO layers and/or number of antenna panels</w:t>
      </w:r>
    </w:p>
    <w:p w14:paraId="3997A23D" w14:textId="77777777" w:rsidR="00DE7F31" w:rsidRPr="00903FD2" w:rsidRDefault="00DE7F31" w:rsidP="00DE7F31">
      <w:pPr>
        <w:pStyle w:val="ListParagraph"/>
        <w:numPr>
          <w:ilvl w:val="2"/>
          <w:numId w:val="14"/>
        </w:numPr>
        <w:spacing w:after="0"/>
        <w:contextualSpacing w:val="0"/>
        <w:rPr>
          <w:lang w:eastAsia="zh-CN"/>
        </w:rPr>
      </w:pPr>
      <w:r w:rsidRPr="00903FD2">
        <w:rPr>
          <w:lang w:eastAsia="zh-CN"/>
        </w:rPr>
        <w:t xml:space="preserve">UE assistance approach for network configuration </w:t>
      </w:r>
    </w:p>
    <w:p w14:paraId="0937C1F9" w14:textId="77777777" w:rsidR="00DE7F31" w:rsidRPr="00903FD2" w:rsidRDefault="00DE7F31" w:rsidP="00DE7F31">
      <w:pPr>
        <w:pStyle w:val="ListParagraph"/>
        <w:numPr>
          <w:ilvl w:val="3"/>
          <w:numId w:val="14"/>
        </w:numPr>
        <w:spacing w:after="0"/>
        <w:contextualSpacing w:val="0"/>
        <w:rPr>
          <w:lang w:eastAsia="zh-CN"/>
        </w:rPr>
      </w:pPr>
      <w:r w:rsidRPr="00903FD2">
        <w:rPr>
          <w:lang w:eastAsia="zh-CN"/>
        </w:rPr>
        <w:t>UE initiates the request to the network</w:t>
      </w:r>
    </w:p>
    <w:p w14:paraId="3B192FB2" w14:textId="77777777" w:rsidR="00DE7F31" w:rsidRPr="00903FD2" w:rsidRDefault="00DE7F31" w:rsidP="00DE7F31">
      <w:pPr>
        <w:pStyle w:val="ListParagraph"/>
        <w:numPr>
          <w:ilvl w:val="3"/>
          <w:numId w:val="14"/>
        </w:numPr>
        <w:spacing w:after="0"/>
        <w:contextualSpacing w:val="0"/>
        <w:rPr>
          <w:lang w:eastAsia="zh-CN"/>
        </w:rPr>
      </w:pPr>
      <w:r w:rsidRPr="00903FD2">
        <w:rPr>
          <w:lang w:eastAsia="zh-CN"/>
        </w:rPr>
        <w:t>Network trigger UE feedback for the adaptation</w:t>
      </w:r>
    </w:p>
    <w:p w14:paraId="50478905" w14:textId="77777777" w:rsidR="00DE7F31" w:rsidRPr="00903FD2" w:rsidRDefault="00DE7F31" w:rsidP="00DE7F31">
      <w:pPr>
        <w:pStyle w:val="ListParagraph"/>
        <w:numPr>
          <w:ilvl w:val="2"/>
          <w:numId w:val="14"/>
        </w:numPr>
        <w:spacing w:after="0"/>
        <w:contextualSpacing w:val="0"/>
        <w:rPr>
          <w:lang w:eastAsia="zh-CN"/>
        </w:rPr>
      </w:pPr>
      <w:r w:rsidRPr="00903FD2">
        <w:rPr>
          <w:lang w:eastAsia="zh-CN"/>
        </w:rPr>
        <w:t>Network instructed</w:t>
      </w:r>
    </w:p>
    <w:p w14:paraId="636057FC" w14:textId="77777777" w:rsidR="00DE7F31" w:rsidRPr="00903FD2" w:rsidRDefault="00DE7F31" w:rsidP="00DE7F31">
      <w:pPr>
        <w:pStyle w:val="ListParagraph"/>
        <w:numPr>
          <w:ilvl w:val="1"/>
          <w:numId w:val="14"/>
        </w:numPr>
        <w:spacing w:after="0"/>
        <w:contextualSpacing w:val="0"/>
        <w:rPr>
          <w:lang w:eastAsia="zh-CN"/>
        </w:rPr>
      </w:pPr>
      <w:r w:rsidRPr="00903FD2">
        <w:rPr>
          <w:lang w:eastAsia="zh-CN"/>
        </w:rPr>
        <w:t>Trigger for adaptation in UE processing time</w:t>
      </w:r>
    </w:p>
    <w:p w14:paraId="021C5038" w14:textId="77777777" w:rsidR="00DE7F31" w:rsidRPr="00903FD2" w:rsidRDefault="00DE7F31" w:rsidP="00DE7F31">
      <w:pPr>
        <w:pStyle w:val="ListParagraph"/>
        <w:numPr>
          <w:ilvl w:val="2"/>
          <w:numId w:val="14"/>
        </w:numPr>
        <w:spacing w:after="0"/>
        <w:contextualSpacing w:val="0"/>
        <w:rPr>
          <w:lang w:eastAsia="zh-CN"/>
        </w:rPr>
      </w:pPr>
      <w:r w:rsidRPr="00903FD2">
        <w:rPr>
          <w:lang w:eastAsia="zh-CN"/>
        </w:rPr>
        <w:t>UE assistance information, e.g., k0, k1, k2 value</w:t>
      </w:r>
    </w:p>
    <w:p w14:paraId="133E1684" w14:textId="77777777" w:rsidR="00DE7F31" w:rsidRPr="00903FD2" w:rsidRDefault="00DE7F31" w:rsidP="00DE7F31">
      <w:pPr>
        <w:pStyle w:val="ListParagraph"/>
        <w:numPr>
          <w:ilvl w:val="2"/>
          <w:numId w:val="14"/>
        </w:numPr>
        <w:spacing w:after="0"/>
        <w:contextualSpacing w:val="0"/>
        <w:rPr>
          <w:lang w:eastAsia="zh-CN"/>
        </w:rPr>
      </w:pPr>
      <w:r w:rsidRPr="00903FD2">
        <w:rPr>
          <w:lang w:eastAsia="zh-CN"/>
        </w:rPr>
        <w:t>Network instructed</w:t>
      </w:r>
    </w:p>
    <w:p w14:paraId="4FF272D6" w14:textId="77777777" w:rsidR="00DE7F31" w:rsidRPr="00903FD2" w:rsidRDefault="00DE7F31" w:rsidP="00DE7F31">
      <w:pPr>
        <w:pStyle w:val="ListParagraph"/>
        <w:numPr>
          <w:ilvl w:val="1"/>
          <w:numId w:val="14"/>
        </w:numPr>
        <w:spacing w:after="0"/>
        <w:contextualSpacing w:val="0"/>
        <w:rPr>
          <w:lang w:eastAsia="zh-CN"/>
        </w:rPr>
      </w:pPr>
      <w:r w:rsidRPr="00903FD2">
        <w:rPr>
          <w:lang w:eastAsia="zh-CN"/>
        </w:rPr>
        <w:t>Trigger for adaptation of UE processing e.g., in maximum modulation orders, TB sizes, HARQ operation</w:t>
      </w:r>
    </w:p>
    <w:p w14:paraId="232C6505" w14:textId="77777777" w:rsidR="00DE7F31" w:rsidRPr="00E47FEF" w:rsidRDefault="00DE7F31" w:rsidP="00DE7F31">
      <w:pPr>
        <w:pStyle w:val="ListParagraph"/>
        <w:numPr>
          <w:ilvl w:val="0"/>
          <w:numId w:val="14"/>
        </w:numPr>
        <w:spacing w:after="0"/>
        <w:contextualSpacing w:val="0"/>
        <w:rPr>
          <w:lang w:eastAsia="zh-CN"/>
        </w:rPr>
      </w:pPr>
      <w:r w:rsidRPr="00903FD2">
        <w:rPr>
          <w:lang w:eastAsia="zh-CN"/>
        </w:rPr>
        <w:t>Triggering in reducing PDCCH blind decoding</w:t>
      </w:r>
    </w:p>
    <w:p w14:paraId="792C2C28" w14:textId="77777777" w:rsidR="00DE7F31" w:rsidRDefault="00DE7F31" w:rsidP="00DE7F31">
      <w:pPr>
        <w:pStyle w:val="ListParagraph"/>
        <w:ind w:left="0"/>
        <w:rPr>
          <w:lang w:eastAsia="zh-CN"/>
        </w:rPr>
      </w:pPr>
    </w:p>
    <w:p w14:paraId="2EA6F557" w14:textId="77777777" w:rsidR="00DE7F31" w:rsidRPr="002A793A" w:rsidRDefault="00DE7F31" w:rsidP="00DE7F31">
      <w:pPr>
        <w:pStyle w:val="ListParagraph"/>
        <w:ind w:left="0"/>
        <w:rPr>
          <w:lang w:eastAsia="zh-CN"/>
        </w:rPr>
      </w:pPr>
      <w:r w:rsidRPr="002A793A">
        <w:rPr>
          <w:b/>
          <w:u w:val="single"/>
          <w:lang w:eastAsia="zh-CN"/>
        </w:rPr>
        <w:t>Conclusion</w:t>
      </w:r>
      <w:r w:rsidRPr="002A793A">
        <w:rPr>
          <w:lang w:eastAsia="zh-CN"/>
        </w:rPr>
        <w:t>:</w:t>
      </w:r>
    </w:p>
    <w:p w14:paraId="561ED95B" w14:textId="77777777" w:rsidR="00DE7F31" w:rsidRPr="002A793A" w:rsidRDefault="00DE7F31" w:rsidP="00DE7F31">
      <w:pPr>
        <w:pStyle w:val="ListParagraph"/>
        <w:numPr>
          <w:ilvl w:val="0"/>
          <w:numId w:val="15"/>
        </w:numPr>
        <w:spacing w:after="0"/>
        <w:ind w:left="864" w:hanging="432"/>
        <w:contextualSpacing w:val="0"/>
      </w:pPr>
      <w:r w:rsidRPr="002A793A">
        <w:t xml:space="preserve">Proposal of UE power schemes not listed or FFS in the UE power consumption model should also include the proposal of </w:t>
      </w:r>
      <w:proofErr w:type="spellStart"/>
      <w:r w:rsidRPr="002A793A">
        <w:t>modeling</w:t>
      </w:r>
      <w:proofErr w:type="spellEnd"/>
      <w:r w:rsidRPr="002A793A">
        <w:t xml:space="preserve"> of UE power consumption for the discussion at the next meeting.</w:t>
      </w:r>
    </w:p>
    <w:p w14:paraId="32FB2B39" w14:textId="68B5ED5D" w:rsidR="00DE7F31" w:rsidRDefault="00DE7F31" w:rsidP="0036533C">
      <w:pPr>
        <w:jc w:val="both"/>
        <w:rPr>
          <w:rFonts w:cs="Arial"/>
        </w:rPr>
      </w:pPr>
    </w:p>
    <w:p w14:paraId="266009D0" w14:textId="77777777" w:rsidR="00DE7F31" w:rsidRDefault="00DE7F31" w:rsidP="0036533C">
      <w:pPr>
        <w:jc w:val="both"/>
        <w:rPr>
          <w:rFonts w:cs="Arial"/>
        </w:rPr>
      </w:pPr>
    </w:p>
    <w:p w14:paraId="446ED454" w14:textId="334FC1C2" w:rsidR="00311998" w:rsidRDefault="00311998" w:rsidP="0036533C">
      <w:pPr>
        <w:jc w:val="both"/>
        <w:rPr>
          <w:rFonts w:cs="Arial"/>
        </w:rPr>
      </w:pPr>
      <w:r>
        <w:rPr>
          <w:rFonts w:cs="Arial"/>
        </w:rPr>
        <w:t>In our companion contribution [2]</w:t>
      </w:r>
      <w:r w:rsidR="006A2B4F">
        <w:rPr>
          <w:rFonts w:cs="Arial"/>
        </w:rPr>
        <w:t xml:space="preserve">, the traffic adaptation related motivation and features are discussed together with power consumption characteristics. This contribution provides our views on how to optimize </w:t>
      </w:r>
      <w:r w:rsidR="00062D49">
        <w:rPr>
          <w:rFonts w:cs="Arial"/>
        </w:rPr>
        <w:t xml:space="preserve">related procedure to make the power utilization efficient. </w:t>
      </w:r>
      <w:r w:rsidR="00903FD2">
        <w:rPr>
          <w:rFonts w:cs="Arial"/>
        </w:rPr>
        <w:t xml:space="preserve">This contribution is updated from </w:t>
      </w:r>
      <w:r w:rsidR="00903FD2" w:rsidRPr="00903FD2">
        <w:rPr>
          <w:rFonts w:cs="Arial"/>
        </w:rPr>
        <w:t>R1-1810469</w:t>
      </w:r>
      <w:r w:rsidR="00903FD2">
        <w:rPr>
          <w:rFonts w:cs="Arial"/>
        </w:rPr>
        <w:t>.</w:t>
      </w:r>
    </w:p>
    <w:p w14:paraId="6AD463DE" w14:textId="77777777" w:rsidR="002E2FAF" w:rsidRDefault="00CB24EA">
      <w:pPr>
        <w:pStyle w:val="Heading1"/>
        <w:rPr>
          <w:rFonts w:cs="Arial"/>
        </w:rPr>
      </w:pPr>
      <w:r>
        <w:rPr>
          <w:rFonts w:cs="Arial"/>
        </w:rPr>
        <w:t>Discussion</w:t>
      </w:r>
    </w:p>
    <w:p w14:paraId="7108352E" w14:textId="77777777" w:rsidR="00062D49" w:rsidRDefault="00062D49" w:rsidP="0036533C">
      <w:pPr>
        <w:jc w:val="both"/>
      </w:pPr>
      <w:r>
        <w:t xml:space="preserve">As analysed in [1], a proper traffic adaptation should involve efficient interaction between </w:t>
      </w:r>
      <w:proofErr w:type="spellStart"/>
      <w:r>
        <w:t>gNB</w:t>
      </w:r>
      <w:proofErr w:type="spellEnd"/>
      <w:r>
        <w:t xml:space="preserve"> to UE, which enables UE to be active only in the necessary time period. Service latency is also import to guarantee the low latency merit of NR.</w:t>
      </w:r>
    </w:p>
    <w:p w14:paraId="62ED1786" w14:textId="6196EE8C" w:rsidR="00062D49" w:rsidRDefault="00062D49" w:rsidP="0036533C">
      <w:pPr>
        <w:jc w:val="both"/>
      </w:pPr>
      <w:r>
        <w:t xml:space="preserve">For a </w:t>
      </w:r>
      <w:r w:rsidR="00980967">
        <w:t xml:space="preserve">UE in RRC_CONNECTED, </w:t>
      </w:r>
      <w:r w:rsidR="000356BB">
        <w:t>some bas</w:t>
      </w:r>
      <w:r w:rsidR="00CA563C">
        <w:t>ic functionalities are required.</w:t>
      </w:r>
    </w:p>
    <w:p w14:paraId="3CAC6C96" w14:textId="77777777" w:rsidR="0036533C" w:rsidRPr="00CA563C" w:rsidRDefault="00311F9E" w:rsidP="0036533C">
      <w:pPr>
        <w:jc w:val="both"/>
        <w:rPr>
          <w:b/>
          <w:u w:val="single"/>
          <w:lang w:eastAsia="ja-JP"/>
        </w:rPr>
      </w:pPr>
      <w:r>
        <w:rPr>
          <w:b/>
          <w:u w:val="single"/>
          <w:lang w:eastAsia="ja-JP"/>
        </w:rPr>
        <w:t>DL</w:t>
      </w:r>
      <w:r w:rsidR="000356BB" w:rsidRPr="00CA563C">
        <w:rPr>
          <w:b/>
          <w:u w:val="single"/>
          <w:lang w:eastAsia="ja-JP"/>
        </w:rPr>
        <w:t xml:space="preserve"> </w:t>
      </w:r>
      <w:r w:rsidR="00BC1E9F" w:rsidRPr="00CA563C">
        <w:rPr>
          <w:b/>
          <w:u w:val="single"/>
          <w:lang w:eastAsia="ja-JP"/>
        </w:rPr>
        <w:t>traffic handling</w:t>
      </w:r>
      <w:r w:rsidR="000356BB" w:rsidRPr="00CA563C">
        <w:rPr>
          <w:b/>
          <w:u w:val="single"/>
          <w:lang w:eastAsia="ja-JP"/>
        </w:rPr>
        <w:t xml:space="preserve"> with reasonable latency and performance </w:t>
      </w:r>
    </w:p>
    <w:p w14:paraId="3DCE8877" w14:textId="77777777" w:rsidR="00BC1E9F" w:rsidRPr="00BC1E9F" w:rsidRDefault="000356BB" w:rsidP="0036533C">
      <w:pPr>
        <w:pStyle w:val="ListParagraph"/>
        <w:numPr>
          <w:ilvl w:val="0"/>
          <w:numId w:val="9"/>
        </w:numPr>
        <w:jc w:val="both"/>
        <w:rPr>
          <w:lang w:val="en-US" w:eastAsia="ja-JP"/>
        </w:rPr>
      </w:pPr>
      <w:r>
        <w:rPr>
          <w:lang w:eastAsia="ja-JP"/>
        </w:rPr>
        <w:t xml:space="preserve">That requires basic PDCCH monitoring, PDSCH </w:t>
      </w:r>
      <w:r w:rsidR="00311F9E">
        <w:rPr>
          <w:lang w:eastAsia="ja-JP"/>
        </w:rPr>
        <w:t>reception, UL HARQ-ACK feedback</w:t>
      </w:r>
      <w:r>
        <w:rPr>
          <w:lang w:eastAsia="ja-JP"/>
        </w:rPr>
        <w:t xml:space="preserve">. </w:t>
      </w:r>
    </w:p>
    <w:p w14:paraId="37560C21" w14:textId="6365FC4C" w:rsidR="000356BB" w:rsidRPr="00BC1E9F" w:rsidRDefault="00BC1E9F" w:rsidP="00F746FC">
      <w:pPr>
        <w:pStyle w:val="ListParagraph"/>
        <w:numPr>
          <w:ilvl w:val="0"/>
          <w:numId w:val="9"/>
        </w:numPr>
        <w:rPr>
          <w:lang w:val="en-US" w:eastAsia="ja-JP"/>
        </w:rPr>
      </w:pPr>
      <w:r>
        <w:rPr>
          <w:lang w:val="en-US" w:eastAsia="ja-JP"/>
        </w:rPr>
        <w:t xml:space="preserve">For DL case, </w:t>
      </w:r>
      <w:r>
        <w:rPr>
          <w:lang w:eastAsia="ja-JP"/>
        </w:rPr>
        <w:t>w</w:t>
      </w:r>
      <w:r w:rsidR="00AE3F34">
        <w:rPr>
          <w:lang w:eastAsia="ja-JP"/>
        </w:rPr>
        <w:t>hen the traffic arrives, the above processing consumes power for justified reason. However, when there is no traffic, UE should be allowed to switch off some of the modules for power saving.</w:t>
      </w:r>
      <w:r w:rsidR="0036533C">
        <w:rPr>
          <w:lang w:eastAsia="ja-JP"/>
        </w:rPr>
        <w:t xml:space="preserve"> On the other hand, even when UE stays in a power saving </w:t>
      </w:r>
      <w:r w:rsidR="00D662F1">
        <w:rPr>
          <w:lang w:eastAsia="ja-JP"/>
        </w:rPr>
        <w:t>status</w:t>
      </w:r>
      <w:r w:rsidR="00542715">
        <w:rPr>
          <w:lang w:eastAsia="ja-JP"/>
        </w:rPr>
        <w:t xml:space="preserve"> or sleeping mode</w:t>
      </w:r>
      <w:r w:rsidR="0036533C">
        <w:rPr>
          <w:lang w:eastAsia="ja-JP"/>
        </w:rPr>
        <w:t xml:space="preserve">, it is also important to be able to schedule UE timely with low latency. This is </w:t>
      </w:r>
      <w:r w:rsidR="00BE1908">
        <w:rPr>
          <w:lang w:eastAsia="ja-JP"/>
        </w:rPr>
        <w:t>beyond</w:t>
      </w:r>
      <w:r w:rsidR="0036533C">
        <w:rPr>
          <w:lang w:eastAsia="ja-JP"/>
        </w:rPr>
        <w:t xml:space="preserve"> the capability of current DRX framework. The current DRX mechanism can </w:t>
      </w:r>
      <w:r w:rsidR="00BE1908">
        <w:rPr>
          <w:lang w:eastAsia="ja-JP"/>
        </w:rPr>
        <w:t>save UE power with</w:t>
      </w:r>
      <w:r w:rsidR="0036533C">
        <w:rPr>
          <w:lang w:eastAsia="ja-JP"/>
        </w:rPr>
        <w:t xml:space="preserve"> a more static manner</w:t>
      </w:r>
      <w:r w:rsidR="00BE1908">
        <w:rPr>
          <w:lang w:eastAsia="ja-JP"/>
        </w:rPr>
        <w:t xml:space="preserve"> for data scheduling</w:t>
      </w:r>
      <w:r w:rsidR="0036533C">
        <w:rPr>
          <w:lang w:eastAsia="ja-JP"/>
        </w:rPr>
        <w:t xml:space="preserve"> to response to the arrival of traffic</w:t>
      </w:r>
      <w:r w:rsidR="00D662F1">
        <w:rPr>
          <w:lang w:eastAsia="ja-JP"/>
        </w:rPr>
        <w:t xml:space="preserve"> except the transition between </w:t>
      </w:r>
      <w:r w:rsidR="00D662F1" w:rsidRPr="00D662F1">
        <w:rPr>
          <w:lang w:eastAsia="ja-JP"/>
        </w:rPr>
        <w:t>Long DRX cycle</w:t>
      </w:r>
      <w:r w:rsidR="00D662F1">
        <w:rPr>
          <w:lang w:eastAsia="ja-JP"/>
        </w:rPr>
        <w:t xml:space="preserve"> and </w:t>
      </w:r>
      <w:r w:rsidR="00D662F1" w:rsidRPr="00D662F1">
        <w:rPr>
          <w:lang w:eastAsia="ja-JP"/>
        </w:rPr>
        <w:t>Short DRX cycle</w:t>
      </w:r>
      <w:r w:rsidR="0036533C">
        <w:rPr>
          <w:lang w:eastAsia="ja-JP"/>
        </w:rPr>
        <w:t>. Basically,</w:t>
      </w:r>
      <w:r>
        <w:rPr>
          <w:lang w:eastAsia="ja-JP"/>
        </w:rPr>
        <w:t xml:space="preserve"> even DL traffic arrives, the UE </w:t>
      </w:r>
      <w:proofErr w:type="spellStart"/>
      <w:r>
        <w:rPr>
          <w:lang w:eastAsia="ja-JP"/>
        </w:rPr>
        <w:t>can not</w:t>
      </w:r>
      <w:proofErr w:type="spellEnd"/>
      <w:r>
        <w:rPr>
          <w:lang w:eastAsia="ja-JP"/>
        </w:rPr>
        <w:t xml:space="preserve"> be schedu</w:t>
      </w:r>
      <w:r w:rsidR="00311F9E">
        <w:rPr>
          <w:lang w:eastAsia="ja-JP"/>
        </w:rPr>
        <w:t>led until the ON duration begin</w:t>
      </w:r>
      <w:r>
        <w:rPr>
          <w:lang w:eastAsia="ja-JP"/>
        </w:rPr>
        <w:t>s.</w:t>
      </w:r>
      <w:r w:rsidR="0056086F">
        <w:rPr>
          <w:lang w:eastAsia="ja-JP"/>
        </w:rPr>
        <w:t xml:space="preserve"> </w:t>
      </w:r>
    </w:p>
    <w:p w14:paraId="03BA8FF9" w14:textId="096FDEC3" w:rsidR="00CA563C" w:rsidRPr="002125A9" w:rsidRDefault="00CA563C" w:rsidP="00F746FC">
      <w:pPr>
        <w:pStyle w:val="ListParagraph"/>
        <w:numPr>
          <w:ilvl w:val="0"/>
          <w:numId w:val="10"/>
        </w:numPr>
        <w:rPr>
          <w:lang w:val="en-US" w:eastAsia="ja-JP"/>
        </w:rPr>
      </w:pPr>
      <w:r>
        <w:rPr>
          <w:lang w:eastAsia="ja-JP"/>
        </w:rPr>
        <w:t xml:space="preserve">Therefore, it is beneficial to introduce a new UE traffic adaptation procedure to enable UE-specific scheduling monitoring with low latency and low processing complexity requirement. </w:t>
      </w:r>
      <w:r w:rsidR="0067135A">
        <w:rPr>
          <w:lang w:eastAsia="ja-JP"/>
        </w:rPr>
        <w:t>Assuming</w:t>
      </w:r>
      <w:r w:rsidR="00311F9E">
        <w:rPr>
          <w:lang w:eastAsia="ja-JP"/>
        </w:rPr>
        <w:t xml:space="preserve"> th</w:t>
      </w:r>
      <w:r w:rsidR="009E6080">
        <w:rPr>
          <w:lang w:eastAsia="ja-JP"/>
        </w:rPr>
        <w:t>at UE monitor</w:t>
      </w:r>
      <w:r w:rsidR="007C0A31">
        <w:rPr>
          <w:lang w:eastAsia="ja-JP"/>
        </w:rPr>
        <w:t>s</w:t>
      </w:r>
      <w:r w:rsidR="009E6080">
        <w:rPr>
          <w:lang w:eastAsia="ja-JP"/>
        </w:rPr>
        <w:t xml:space="preserve"> a power saving signal or channel, w</w:t>
      </w:r>
      <w:r>
        <w:rPr>
          <w:lang w:eastAsia="ja-JP"/>
        </w:rPr>
        <w:t xml:space="preserve">hen DL traffic </w:t>
      </w:r>
      <w:r w:rsidR="009E6080">
        <w:rPr>
          <w:lang w:eastAsia="ja-JP"/>
        </w:rPr>
        <w:t xml:space="preserve">arrives, the </w:t>
      </w:r>
      <w:proofErr w:type="spellStart"/>
      <w:r w:rsidR="009E6080">
        <w:rPr>
          <w:lang w:eastAsia="ja-JP"/>
        </w:rPr>
        <w:t>gNB</w:t>
      </w:r>
      <w:proofErr w:type="spellEnd"/>
      <w:r w:rsidR="009E6080">
        <w:rPr>
          <w:lang w:eastAsia="ja-JP"/>
        </w:rPr>
        <w:t xml:space="preserve"> should be able</w:t>
      </w:r>
      <w:r>
        <w:rPr>
          <w:lang w:eastAsia="ja-JP"/>
        </w:rPr>
        <w:t xml:space="preserve"> to </w:t>
      </w:r>
      <w:r w:rsidR="0067135A">
        <w:rPr>
          <w:lang w:eastAsia="ja-JP"/>
        </w:rPr>
        <w:t>indica</w:t>
      </w:r>
      <w:r w:rsidR="009E6080">
        <w:rPr>
          <w:lang w:eastAsia="ja-JP"/>
        </w:rPr>
        <w:t>te/schedule UE timely. To guarantee the latency, the UE monitoring occasions should be with a reasonably high density in time domain. Due to this, the monitoring in each</w:t>
      </w:r>
      <w:r w:rsidR="002C16A9">
        <w:rPr>
          <w:lang w:eastAsia="ja-JP"/>
        </w:rPr>
        <w:t xml:space="preserve"> occasion should be of less complexity to maintain a reasonable power consumption level.</w:t>
      </w:r>
      <w:r w:rsidR="00542715">
        <w:rPr>
          <w:lang w:eastAsia="ja-JP"/>
        </w:rPr>
        <w:t xml:space="preserve"> </w:t>
      </w:r>
      <w:r w:rsidR="00C505BD">
        <w:rPr>
          <w:lang w:eastAsia="ja-JP"/>
        </w:rPr>
        <w:t>The detailed design could incorporate some of the features of the existing PDCCH or RS to support identified functionalities while with low complexity.</w:t>
      </w:r>
    </w:p>
    <w:p w14:paraId="72B48B67" w14:textId="52632217" w:rsidR="00542715" w:rsidRPr="009E6080" w:rsidRDefault="00542715" w:rsidP="00F746FC">
      <w:pPr>
        <w:pStyle w:val="ListParagraph"/>
        <w:numPr>
          <w:ilvl w:val="0"/>
          <w:numId w:val="10"/>
        </w:numPr>
        <w:rPr>
          <w:lang w:val="en-US" w:eastAsia="ja-JP"/>
        </w:rPr>
      </w:pPr>
      <w:r>
        <w:rPr>
          <w:lang w:val="en-US" w:eastAsia="ja-JP"/>
        </w:rPr>
        <w:t>Looking at the identified approaches in the agreements, solely utilizing MAC and RRC signaling may not be the best option since the latency issue</w:t>
      </w:r>
      <w:r w:rsidR="00D95377">
        <w:rPr>
          <w:lang w:val="en-US" w:eastAsia="ja-JP"/>
        </w:rPr>
        <w:t xml:space="preserve"> would be a</w:t>
      </w:r>
      <w:r>
        <w:rPr>
          <w:lang w:val="en-US" w:eastAsia="ja-JP"/>
        </w:rPr>
        <w:t xml:space="preserve"> bottleneck</w:t>
      </w:r>
      <w:r w:rsidR="00D95377">
        <w:rPr>
          <w:lang w:val="en-US" w:eastAsia="ja-JP"/>
        </w:rPr>
        <w:t>. On the other hand, the configuration and setting of the new power saving signal/channel should consider to use MAC/RRC signaling to achieve better flexibility.</w:t>
      </w:r>
    </w:p>
    <w:p w14:paraId="2732016D" w14:textId="77777777" w:rsidR="009E6080" w:rsidRPr="00DC5939" w:rsidRDefault="009E6080" w:rsidP="00F746FC">
      <w:pPr>
        <w:rPr>
          <w:b/>
          <w:lang w:val="en-US" w:eastAsia="ja-JP"/>
        </w:rPr>
      </w:pPr>
      <w:r w:rsidRPr="00DC5939">
        <w:rPr>
          <w:b/>
          <w:lang w:val="en-US" w:eastAsia="ja-JP"/>
        </w:rPr>
        <w:t xml:space="preserve">Proposal 1: For DL traffic arrival case, the </w:t>
      </w:r>
      <w:proofErr w:type="spellStart"/>
      <w:r w:rsidRPr="00DC5939">
        <w:rPr>
          <w:b/>
          <w:lang w:val="en-US" w:eastAsia="ja-JP"/>
        </w:rPr>
        <w:t>gNB</w:t>
      </w:r>
      <w:proofErr w:type="spellEnd"/>
      <w:r w:rsidRPr="00DC5939">
        <w:rPr>
          <w:b/>
          <w:lang w:val="en-US" w:eastAsia="ja-JP"/>
        </w:rPr>
        <w:t xml:space="preserve"> needs to trigger the traffic adaptation procedure to initialize the data transmission assuming UE operates in a power saving manner before that.</w:t>
      </w:r>
    </w:p>
    <w:p w14:paraId="446D6E64" w14:textId="046F96A4" w:rsidR="00BC1E9F" w:rsidRDefault="0056086F" w:rsidP="00F746FC">
      <w:pPr>
        <w:rPr>
          <w:b/>
          <w:lang w:val="en-US" w:eastAsia="ja-JP"/>
        </w:rPr>
      </w:pPr>
      <w:r w:rsidRPr="00DC5939">
        <w:rPr>
          <w:b/>
          <w:lang w:val="en-US" w:eastAsia="ja-JP"/>
        </w:rPr>
        <w:t xml:space="preserve">Proposal </w:t>
      </w:r>
      <w:r w:rsidR="00DC5939" w:rsidRPr="00DC5939">
        <w:rPr>
          <w:b/>
          <w:lang w:val="en-US" w:eastAsia="ja-JP"/>
        </w:rPr>
        <w:t>2</w:t>
      </w:r>
      <w:r w:rsidRPr="00DC5939">
        <w:rPr>
          <w:b/>
          <w:lang w:val="en-US" w:eastAsia="ja-JP"/>
        </w:rPr>
        <w:t xml:space="preserve">: </w:t>
      </w:r>
      <w:r w:rsidR="00D95377">
        <w:rPr>
          <w:b/>
          <w:lang w:val="en-US" w:eastAsia="ja-JP"/>
        </w:rPr>
        <w:t>A new</w:t>
      </w:r>
      <w:r w:rsidR="00D95377" w:rsidRPr="00DC5939">
        <w:rPr>
          <w:b/>
          <w:lang w:val="en-US" w:eastAsia="ja-JP"/>
        </w:rPr>
        <w:t xml:space="preserve"> </w:t>
      </w:r>
      <w:r w:rsidR="000C4E7F" w:rsidRPr="00DC5939">
        <w:rPr>
          <w:b/>
          <w:lang w:val="en-US" w:eastAsia="ja-JP"/>
        </w:rPr>
        <w:t xml:space="preserve">signal or channel used to trigger the </w:t>
      </w:r>
      <w:r w:rsidR="007C4178" w:rsidRPr="00DC5939">
        <w:rPr>
          <w:b/>
          <w:lang w:val="en-US" w:eastAsia="ja-JP"/>
        </w:rPr>
        <w:t xml:space="preserve">traffic initialization should be </w:t>
      </w:r>
      <w:r w:rsidR="00EE077F">
        <w:rPr>
          <w:b/>
          <w:lang w:val="en-US" w:eastAsia="ja-JP"/>
        </w:rPr>
        <w:t xml:space="preserve">introduced </w:t>
      </w:r>
      <w:r w:rsidR="00D95377">
        <w:rPr>
          <w:b/>
          <w:lang w:val="en-US" w:eastAsia="ja-JP"/>
        </w:rPr>
        <w:t xml:space="preserve">for low latency, low detection complexity and </w:t>
      </w:r>
      <w:r w:rsidR="00110933">
        <w:rPr>
          <w:b/>
          <w:lang w:val="en-US" w:eastAsia="ja-JP"/>
        </w:rPr>
        <w:t>flexible</w:t>
      </w:r>
      <w:r w:rsidR="00D95377">
        <w:rPr>
          <w:b/>
          <w:lang w:val="en-US" w:eastAsia="ja-JP"/>
        </w:rPr>
        <w:t xml:space="preserve"> traffic adaptation</w:t>
      </w:r>
      <w:r w:rsidR="00DC5939" w:rsidRPr="00DC5939">
        <w:rPr>
          <w:b/>
          <w:lang w:val="en-US" w:eastAsia="ja-JP"/>
        </w:rPr>
        <w:t>.</w:t>
      </w:r>
    </w:p>
    <w:p w14:paraId="3530CA38" w14:textId="77777777" w:rsidR="006D10DC" w:rsidRPr="008F464F" w:rsidRDefault="006D10DC" w:rsidP="006D10DC">
      <w:pPr>
        <w:jc w:val="both"/>
        <w:rPr>
          <w:b/>
          <w:lang w:val="en-US" w:eastAsia="ja-JP"/>
        </w:rPr>
      </w:pPr>
    </w:p>
    <w:p w14:paraId="2BCAA2A8" w14:textId="77777777" w:rsidR="000356BB" w:rsidRPr="006D10DC" w:rsidRDefault="006D10DC" w:rsidP="006D10DC">
      <w:pPr>
        <w:jc w:val="both"/>
        <w:rPr>
          <w:b/>
          <w:u w:val="single"/>
          <w:lang w:eastAsia="ja-JP"/>
        </w:rPr>
      </w:pPr>
      <w:r>
        <w:rPr>
          <w:b/>
          <w:u w:val="single"/>
          <w:lang w:eastAsia="ja-JP"/>
        </w:rPr>
        <w:t>Initializing</w:t>
      </w:r>
      <w:r w:rsidR="000356BB" w:rsidRPr="006D10DC">
        <w:rPr>
          <w:b/>
          <w:u w:val="single"/>
          <w:lang w:eastAsia="ja-JP"/>
        </w:rPr>
        <w:t xml:space="preserve"> the scheduling request when UL traffic arrives</w:t>
      </w:r>
    </w:p>
    <w:p w14:paraId="17CED87B" w14:textId="77777777" w:rsidR="006D10DC" w:rsidRDefault="006D10DC" w:rsidP="00F746FC">
      <w:pPr>
        <w:pStyle w:val="ListParagraph"/>
        <w:numPr>
          <w:ilvl w:val="0"/>
          <w:numId w:val="8"/>
        </w:numPr>
        <w:rPr>
          <w:lang w:eastAsia="ja-JP"/>
        </w:rPr>
      </w:pPr>
      <w:r>
        <w:rPr>
          <w:lang w:eastAsia="ja-JP"/>
        </w:rPr>
        <w:t>For UL traffic arrival case, it is a natural procedure for UE to transmit SR and wait for further scheduling. Utilizing grant-free transmission with configured resource is also possible. In this situation, compared with DL traffic arrival case, UE is easier to know when to be active and turn on necessary modules.</w:t>
      </w:r>
    </w:p>
    <w:p w14:paraId="7553AB2A" w14:textId="06C1CACD" w:rsidR="006D10DC" w:rsidRDefault="006D10DC" w:rsidP="00F746FC">
      <w:pPr>
        <w:pStyle w:val="ListParagraph"/>
        <w:numPr>
          <w:ilvl w:val="0"/>
          <w:numId w:val="8"/>
        </w:numPr>
        <w:rPr>
          <w:lang w:eastAsia="ja-JP"/>
        </w:rPr>
      </w:pPr>
      <w:r>
        <w:rPr>
          <w:lang w:eastAsia="ja-JP"/>
        </w:rPr>
        <w:t xml:space="preserve">However, if the UE states in a long </w:t>
      </w:r>
      <w:r w:rsidR="00946032">
        <w:rPr>
          <w:lang w:eastAsia="ja-JP"/>
        </w:rPr>
        <w:t xml:space="preserve">period in power saving </w:t>
      </w:r>
      <w:r w:rsidR="00F43C32">
        <w:rPr>
          <w:lang w:eastAsia="ja-JP"/>
        </w:rPr>
        <w:t>status</w:t>
      </w:r>
      <w:r w:rsidR="00946032">
        <w:rPr>
          <w:lang w:eastAsia="ja-JP"/>
        </w:rPr>
        <w:t>, it is possible to maintain DL synchronization but may be difficult for UL synchronization. Because if the UE does not</w:t>
      </w:r>
      <w:r w:rsidR="00951995">
        <w:rPr>
          <w:lang w:eastAsia="ja-JP"/>
        </w:rPr>
        <w:t xml:space="preserve"> transit </w:t>
      </w:r>
      <w:r w:rsidR="00F43C32">
        <w:rPr>
          <w:lang w:eastAsia="ja-JP"/>
        </w:rPr>
        <w:t xml:space="preserve">anything </w:t>
      </w:r>
      <w:r w:rsidR="00951995">
        <w:rPr>
          <w:lang w:eastAsia="ja-JP"/>
        </w:rPr>
        <w:t xml:space="preserve">in the power saving </w:t>
      </w:r>
      <w:r w:rsidR="00F43C32">
        <w:rPr>
          <w:lang w:eastAsia="ja-JP"/>
        </w:rPr>
        <w:t>status</w:t>
      </w:r>
      <w:r w:rsidR="00951995">
        <w:rPr>
          <w:lang w:eastAsia="ja-JP"/>
        </w:rPr>
        <w:t xml:space="preserve"> and not receive</w:t>
      </w:r>
      <w:r w:rsidR="00946032">
        <w:rPr>
          <w:lang w:eastAsia="ja-JP"/>
        </w:rPr>
        <w:t xml:space="preserve"> MAC CE in DL-SCH for a certain long time, the TA could be inaccurate for UL transmission. Therefore, it is possible that the SR </w:t>
      </w:r>
      <w:r w:rsidR="00F43C32">
        <w:rPr>
          <w:lang w:eastAsia="ja-JP"/>
        </w:rPr>
        <w:t xml:space="preserve">by PUCCH </w:t>
      </w:r>
      <w:r w:rsidR="00946032">
        <w:rPr>
          <w:lang w:eastAsia="ja-JP"/>
        </w:rPr>
        <w:t>and Grant-free transmission reception performa</w:t>
      </w:r>
      <w:r w:rsidR="00951995">
        <w:rPr>
          <w:lang w:eastAsia="ja-JP"/>
        </w:rPr>
        <w:t xml:space="preserve">nce can be impacted at </w:t>
      </w:r>
      <w:proofErr w:type="spellStart"/>
      <w:r w:rsidR="00951995">
        <w:rPr>
          <w:lang w:eastAsia="ja-JP"/>
        </w:rPr>
        <w:t>gNB</w:t>
      </w:r>
      <w:proofErr w:type="spellEnd"/>
      <w:r w:rsidR="00951995">
        <w:rPr>
          <w:lang w:eastAsia="ja-JP"/>
        </w:rPr>
        <w:t xml:space="preserve"> side due to lake of reliable TA. This also appl</w:t>
      </w:r>
      <w:r w:rsidR="00DE42AA">
        <w:rPr>
          <w:lang w:eastAsia="ja-JP"/>
        </w:rPr>
        <w:t>ies for DL traffic arrival case of transmitting HARQ-ACK on PUCCH.</w:t>
      </w:r>
      <w:r w:rsidR="00F43C32">
        <w:rPr>
          <w:lang w:eastAsia="ja-JP"/>
        </w:rPr>
        <w:t xml:space="preserve"> </w:t>
      </w:r>
      <w:r w:rsidR="004C585E">
        <w:rPr>
          <w:lang w:eastAsia="ja-JP"/>
        </w:rPr>
        <w:t>These would be</w:t>
      </w:r>
      <w:r w:rsidR="007A586A">
        <w:rPr>
          <w:lang w:eastAsia="ja-JP"/>
        </w:rPr>
        <w:t xml:space="preserve"> addressed by TA timer but we needs some check. </w:t>
      </w:r>
      <w:r w:rsidR="00F43C32">
        <w:rPr>
          <w:lang w:eastAsia="ja-JP"/>
        </w:rPr>
        <w:t>When SR is by random access, it is not the issue but random access procedure takes the time except the introduction of 2 step RACH.</w:t>
      </w:r>
    </w:p>
    <w:p w14:paraId="25DA6B36" w14:textId="76813FCF" w:rsidR="00951995" w:rsidRPr="00951995" w:rsidRDefault="00951995" w:rsidP="00951995">
      <w:pPr>
        <w:jc w:val="both"/>
        <w:rPr>
          <w:b/>
          <w:lang w:eastAsia="ja-JP"/>
        </w:rPr>
      </w:pPr>
      <w:r w:rsidRPr="00951995">
        <w:rPr>
          <w:b/>
          <w:lang w:eastAsia="ja-JP"/>
        </w:rPr>
        <w:t xml:space="preserve">Observation </w:t>
      </w:r>
      <w:r w:rsidR="00813A31">
        <w:rPr>
          <w:b/>
          <w:lang w:eastAsia="ja-JP"/>
        </w:rPr>
        <w:t>1</w:t>
      </w:r>
      <w:r w:rsidRPr="00951995">
        <w:rPr>
          <w:b/>
          <w:lang w:eastAsia="ja-JP"/>
        </w:rPr>
        <w:t>:</w:t>
      </w:r>
      <w:r w:rsidR="00984B5E">
        <w:rPr>
          <w:b/>
          <w:lang w:eastAsia="ja-JP"/>
        </w:rPr>
        <w:t xml:space="preserve"> If UE stays in a power saving </w:t>
      </w:r>
      <w:r w:rsidR="00F43C32">
        <w:rPr>
          <w:b/>
          <w:lang w:eastAsia="ja-JP"/>
        </w:rPr>
        <w:t>status</w:t>
      </w:r>
      <w:r w:rsidR="00984B5E">
        <w:rPr>
          <w:b/>
          <w:lang w:eastAsia="ja-JP"/>
        </w:rPr>
        <w:t>, UL synchronization</w:t>
      </w:r>
      <w:r w:rsidR="00E14BC1">
        <w:rPr>
          <w:b/>
          <w:lang w:eastAsia="ja-JP"/>
        </w:rPr>
        <w:t xml:space="preserve"> reliability</w:t>
      </w:r>
      <w:r w:rsidR="00984B5E">
        <w:rPr>
          <w:b/>
          <w:lang w:eastAsia="ja-JP"/>
        </w:rPr>
        <w:t xml:space="preserve"> may potentially impact the performance of the efficient and fast traffic adaptation.</w:t>
      </w:r>
    </w:p>
    <w:p w14:paraId="474FC152" w14:textId="77777777" w:rsidR="00E14BC1" w:rsidRDefault="00E14BC1" w:rsidP="00E14BC1">
      <w:pPr>
        <w:jc w:val="both"/>
        <w:rPr>
          <w:lang w:eastAsia="ja-JP"/>
        </w:rPr>
      </w:pPr>
    </w:p>
    <w:p w14:paraId="59B8444C" w14:textId="77777777" w:rsidR="00992FC2" w:rsidRPr="00992FC2" w:rsidRDefault="00992FC2" w:rsidP="00E14BC1">
      <w:pPr>
        <w:jc w:val="both"/>
        <w:rPr>
          <w:b/>
          <w:u w:val="single"/>
          <w:lang w:eastAsia="ja-JP"/>
        </w:rPr>
      </w:pPr>
      <w:r w:rsidRPr="00992FC2">
        <w:rPr>
          <w:b/>
          <w:u w:val="single"/>
          <w:lang w:eastAsia="ja-JP"/>
        </w:rPr>
        <w:t>Channel condition acquisition</w:t>
      </w:r>
    </w:p>
    <w:p w14:paraId="0D210BD4" w14:textId="538DCA3D" w:rsidR="006D12EA" w:rsidRDefault="00F43C32" w:rsidP="00F746FC">
      <w:pPr>
        <w:pStyle w:val="ListParagraph"/>
        <w:numPr>
          <w:ilvl w:val="0"/>
          <w:numId w:val="8"/>
        </w:numPr>
        <w:rPr>
          <w:lang w:eastAsia="ja-JP"/>
        </w:rPr>
      </w:pPr>
      <w:r>
        <w:rPr>
          <w:lang w:eastAsia="ja-JP"/>
        </w:rPr>
        <w:t>In order t</w:t>
      </w:r>
      <w:r w:rsidR="006D12EA">
        <w:rPr>
          <w:lang w:eastAsia="ja-JP"/>
        </w:rPr>
        <w:t>o have real-time DL and UL channel condition, conducting CSI measurement and transmitting SRS can be power consuming if there is no predicted arriving traffic.</w:t>
      </w:r>
      <w:r w:rsidR="00DE42AA">
        <w:rPr>
          <w:lang w:eastAsia="ja-JP"/>
        </w:rPr>
        <w:t xml:space="preserve"> Utilizing a conservative MCS level at first is a possible approach</w:t>
      </w:r>
      <w:r>
        <w:rPr>
          <w:lang w:eastAsia="ja-JP"/>
        </w:rPr>
        <w:t xml:space="preserve"> with the cost of inefficient time/frequency resource.</w:t>
      </w:r>
    </w:p>
    <w:p w14:paraId="47CF6CED" w14:textId="77777777" w:rsidR="00DE42AA" w:rsidRDefault="00DE42AA" w:rsidP="00DE42AA">
      <w:pPr>
        <w:jc w:val="both"/>
        <w:rPr>
          <w:lang w:eastAsia="ja-JP"/>
        </w:rPr>
      </w:pPr>
    </w:p>
    <w:p w14:paraId="7B92A0AD" w14:textId="77777777" w:rsidR="00DE42AA" w:rsidRPr="00DE42AA" w:rsidRDefault="000356BB" w:rsidP="00DE42AA">
      <w:pPr>
        <w:jc w:val="both"/>
        <w:rPr>
          <w:b/>
          <w:u w:val="single"/>
          <w:lang w:eastAsia="ja-JP"/>
        </w:rPr>
      </w:pPr>
      <w:r w:rsidRPr="00DE42AA">
        <w:rPr>
          <w:b/>
          <w:u w:val="single"/>
          <w:lang w:eastAsia="ja-JP"/>
        </w:rPr>
        <w:t>RRM measurement</w:t>
      </w:r>
    </w:p>
    <w:p w14:paraId="432B1238" w14:textId="4CA4176A" w:rsidR="00052ED1" w:rsidRDefault="00DE42AA" w:rsidP="00F746FC">
      <w:pPr>
        <w:pStyle w:val="ListParagraph"/>
        <w:numPr>
          <w:ilvl w:val="0"/>
          <w:numId w:val="8"/>
        </w:numPr>
        <w:rPr>
          <w:lang w:eastAsia="ja-JP"/>
        </w:rPr>
      </w:pPr>
      <w:r>
        <w:rPr>
          <w:lang w:eastAsia="ja-JP"/>
        </w:rPr>
        <w:t xml:space="preserve">Even in a power saving </w:t>
      </w:r>
      <w:r w:rsidR="00C655A2">
        <w:rPr>
          <w:lang w:eastAsia="ja-JP"/>
        </w:rPr>
        <w:t>status</w:t>
      </w:r>
      <w:r>
        <w:rPr>
          <w:lang w:eastAsia="ja-JP"/>
        </w:rPr>
        <w:t xml:space="preserve">, the RRM measurement could be an essential functionality that </w:t>
      </w:r>
      <w:proofErr w:type="spellStart"/>
      <w:r>
        <w:rPr>
          <w:lang w:eastAsia="ja-JP"/>
        </w:rPr>
        <w:t>can not</w:t>
      </w:r>
      <w:proofErr w:type="spellEnd"/>
      <w:r>
        <w:rPr>
          <w:lang w:eastAsia="ja-JP"/>
        </w:rPr>
        <w:t xml:space="preserve"> be removed.</w:t>
      </w:r>
      <w:r w:rsidR="00052ED1">
        <w:rPr>
          <w:lang w:eastAsia="ja-JP"/>
        </w:rPr>
        <w:t xml:space="preserve"> </w:t>
      </w:r>
      <w:r w:rsidR="00E9158C">
        <w:rPr>
          <w:lang w:eastAsia="ja-JP"/>
        </w:rPr>
        <w:t xml:space="preserve">It is already within the scope of this study item for further power saving optimization. </w:t>
      </w:r>
      <w:r w:rsidR="00052ED1">
        <w:rPr>
          <w:lang w:eastAsia="ja-JP"/>
        </w:rPr>
        <w:t>Basic RRM measurement is anyway needed for radio link monitoring. Event triggering RRM report could trigger UE to send scheduling request. For possible upcoming UL transmission, RRM measurement is also importan</w:t>
      </w:r>
      <w:r w:rsidR="006B465F">
        <w:rPr>
          <w:lang w:eastAsia="ja-JP"/>
        </w:rPr>
        <w:t>t</w:t>
      </w:r>
      <w:r w:rsidR="00052ED1">
        <w:rPr>
          <w:lang w:eastAsia="ja-JP"/>
        </w:rPr>
        <w:t xml:space="preserve"> for power control procedure.</w:t>
      </w:r>
      <w:r w:rsidR="00E9158C">
        <w:rPr>
          <w:lang w:eastAsia="ja-JP"/>
        </w:rPr>
        <w:t xml:space="preserve"> </w:t>
      </w:r>
      <w:r w:rsidR="008C50F8">
        <w:rPr>
          <w:lang w:eastAsia="ja-JP"/>
        </w:rPr>
        <w:t>Infrequent transmission of SSB/CSI-RS even further restricted by SMTC requires UE additionally to wake-up other than traffic related periodicity</w:t>
      </w:r>
      <w:r w:rsidR="006B465F">
        <w:rPr>
          <w:lang w:eastAsia="ja-JP"/>
        </w:rPr>
        <w:t>.</w:t>
      </w:r>
      <w:r w:rsidR="008C50F8">
        <w:rPr>
          <w:lang w:eastAsia="ja-JP"/>
        </w:rPr>
        <w:t xml:space="preserve"> </w:t>
      </w:r>
      <w:r w:rsidR="006B465F">
        <w:rPr>
          <w:lang w:eastAsia="ja-JP"/>
        </w:rPr>
        <w:t>T</w:t>
      </w:r>
      <w:r w:rsidR="008C50F8">
        <w:rPr>
          <w:lang w:eastAsia="ja-JP"/>
        </w:rPr>
        <w:t xml:space="preserve">his increase UE power consumption. This situation become worse when target cell's timing are not synchronized. </w:t>
      </w:r>
    </w:p>
    <w:p w14:paraId="6666D478" w14:textId="47F2C31B" w:rsidR="00062D49" w:rsidRPr="00E9158C" w:rsidRDefault="00E9158C" w:rsidP="0036533C">
      <w:pPr>
        <w:jc w:val="both"/>
        <w:rPr>
          <w:b/>
        </w:rPr>
      </w:pPr>
      <w:r w:rsidRPr="00E9158C">
        <w:rPr>
          <w:b/>
        </w:rPr>
        <w:t xml:space="preserve">Observation </w:t>
      </w:r>
      <w:r w:rsidR="00813A31">
        <w:rPr>
          <w:b/>
        </w:rPr>
        <w:t>2</w:t>
      </w:r>
      <w:r w:rsidRPr="00E9158C">
        <w:rPr>
          <w:b/>
        </w:rPr>
        <w:t xml:space="preserve">: The </w:t>
      </w:r>
      <w:r w:rsidR="00841950">
        <w:rPr>
          <w:b/>
        </w:rPr>
        <w:t>U</w:t>
      </w:r>
      <w:r w:rsidRPr="00E9158C">
        <w:rPr>
          <w:b/>
        </w:rPr>
        <w:t>L and DL channel status acquisition and RRM measurement related procedures need to be taken into account when designing traffic adaptation procedures.</w:t>
      </w:r>
    </w:p>
    <w:p w14:paraId="11F1EF8A" w14:textId="72B987FA" w:rsidR="00062D49" w:rsidRDefault="00062D49" w:rsidP="0036533C">
      <w:pPr>
        <w:pStyle w:val="CommentText"/>
        <w:jc w:val="both"/>
        <w:rPr>
          <w:rFonts w:ascii="Arial" w:hAnsi="Arial" w:cs="Arial"/>
        </w:rPr>
      </w:pPr>
    </w:p>
    <w:p w14:paraId="52A2817F" w14:textId="7DA28557" w:rsidR="000236F1" w:rsidRPr="00861853" w:rsidRDefault="000236F1" w:rsidP="002125A9">
      <w:pPr>
        <w:jc w:val="both"/>
        <w:rPr>
          <w:b/>
          <w:u w:val="single"/>
          <w:lang w:eastAsia="ja-JP"/>
        </w:rPr>
      </w:pPr>
      <w:r w:rsidRPr="002125A9">
        <w:rPr>
          <w:b/>
          <w:u w:val="single"/>
          <w:lang w:eastAsia="ja-JP"/>
        </w:rPr>
        <w:t>Frequency domain adaptation</w:t>
      </w:r>
    </w:p>
    <w:p w14:paraId="7182599A" w14:textId="3E6B2BA3" w:rsidR="0067267C" w:rsidRDefault="00861853" w:rsidP="002125A9">
      <w:pPr>
        <w:pStyle w:val="ListParagraph"/>
        <w:numPr>
          <w:ilvl w:val="0"/>
          <w:numId w:val="8"/>
        </w:numPr>
        <w:rPr>
          <w:lang w:eastAsia="ja-JP"/>
        </w:rPr>
      </w:pPr>
      <w:r>
        <w:rPr>
          <w:lang w:eastAsia="ja-JP"/>
        </w:rPr>
        <w:t>Although the frequency domain adaptation was identified to be studied in the previous meeting, the trade</w:t>
      </w:r>
      <w:r w:rsidR="007035EB">
        <w:rPr>
          <w:lang w:eastAsia="ja-JP"/>
        </w:rPr>
        <w:t>-</w:t>
      </w:r>
      <w:r>
        <w:rPr>
          <w:lang w:eastAsia="ja-JP"/>
        </w:rPr>
        <w:t xml:space="preserve">off between benefit and impact of adaptation among different BWP and CC should be justified. </w:t>
      </w:r>
      <w:r w:rsidR="008B7544">
        <w:rPr>
          <w:lang w:eastAsia="ja-JP"/>
        </w:rPr>
        <w:t>For intra-CC</w:t>
      </w:r>
      <w:r w:rsidR="007035EB">
        <w:rPr>
          <w:lang w:eastAsia="ja-JP"/>
        </w:rPr>
        <w:t xml:space="preserve"> frequency domain adaptation, dynamic BWP switching is available already from Rel.15</w:t>
      </w:r>
      <w:r w:rsidR="008B7544">
        <w:rPr>
          <w:lang w:eastAsia="ja-JP"/>
        </w:rPr>
        <w:t xml:space="preserve"> and we think it can be suffice</w:t>
      </w:r>
      <w:r w:rsidR="007035EB">
        <w:rPr>
          <w:lang w:eastAsia="ja-JP"/>
        </w:rPr>
        <w:t xml:space="preserve">. </w:t>
      </w:r>
      <w:r w:rsidR="008B7544">
        <w:rPr>
          <w:lang w:eastAsia="ja-JP"/>
        </w:rPr>
        <w:t xml:space="preserve">More important can be the interaction with </w:t>
      </w:r>
      <w:r w:rsidR="004D0635">
        <w:rPr>
          <w:lang w:eastAsia="ja-JP"/>
        </w:rPr>
        <w:t xml:space="preserve">above discussed topics. </w:t>
      </w:r>
      <w:r w:rsidR="007035EB">
        <w:rPr>
          <w:lang w:eastAsia="ja-JP"/>
        </w:rPr>
        <w:t xml:space="preserve">As the possible </w:t>
      </w:r>
      <w:r w:rsidR="008B7544">
        <w:rPr>
          <w:lang w:eastAsia="ja-JP"/>
        </w:rPr>
        <w:t>technique to improve</w:t>
      </w:r>
      <w:r w:rsidR="007035EB">
        <w:rPr>
          <w:lang w:eastAsia="ja-JP"/>
        </w:rPr>
        <w:t xml:space="preserve"> power consumption further, t</w:t>
      </w:r>
      <w:r w:rsidR="00324DA8">
        <w:rPr>
          <w:lang w:eastAsia="ja-JP"/>
        </w:rPr>
        <w:t>o acquire the channel condition profile</w:t>
      </w:r>
      <w:r w:rsidR="00841950">
        <w:rPr>
          <w:lang w:eastAsia="ja-JP"/>
        </w:rPr>
        <w:t xml:space="preserve"> before the traffic is predicted</w:t>
      </w:r>
      <w:r w:rsidR="007035EB">
        <w:rPr>
          <w:lang w:eastAsia="ja-JP"/>
        </w:rPr>
        <w:t xml:space="preserve"> was identified. On the other hand</w:t>
      </w:r>
      <w:r w:rsidR="00324DA8">
        <w:rPr>
          <w:lang w:eastAsia="ja-JP"/>
        </w:rPr>
        <w:t>, pre-processing is required which consumes some additional power.</w:t>
      </w:r>
      <w:r w:rsidR="00E97FC9">
        <w:rPr>
          <w:lang w:eastAsia="ja-JP"/>
        </w:rPr>
        <w:t xml:space="preserve"> The interaction between UE and </w:t>
      </w:r>
      <w:proofErr w:type="spellStart"/>
      <w:r w:rsidR="00E97FC9">
        <w:rPr>
          <w:lang w:eastAsia="ja-JP"/>
        </w:rPr>
        <w:t>gNB</w:t>
      </w:r>
      <w:proofErr w:type="spellEnd"/>
      <w:r w:rsidR="00E97FC9">
        <w:rPr>
          <w:lang w:eastAsia="ja-JP"/>
        </w:rPr>
        <w:t xml:space="preserve"> on the request and conformation also needs additional power consumption.</w:t>
      </w:r>
      <w:r w:rsidR="00324DA8">
        <w:rPr>
          <w:lang w:eastAsia="ja-JP"/>
        </w:rPr>
        <w:t xml:space="preserve"> </w:t>
      </w:r>
      <w:r w:rsidR="004D0635">
        <w:rPr>
          <w:lang w:eastAsia="ja-JP"/>
        </w:rPr>
        <w:t xml:space="preserve">Therefore, careful analysis should be carried out. </w:t>
      </w:r>
      <w:r w:rsidR="008B7544">
        <w:rPr>
          <w:lang w:eastAsia="ja-JP"/>
        </w:rPr>
        <w:t xml:space="preserve">For inter-CC frequency domain adaptation, </w:t>
      </w:r>
      <w:r w:rsidR="00400466">
        <w:rPr>
          <w:lang w:eastAsia="ja-JP"/>
        </w:rPr>
        <w:t>activation/deactivation of the carrier in NR Rel.15 is MAC based. In our view, single wideband carrier with multiple BWPs and multiple narrower carriers where total BW is same as single wideband case should achieve similar order of the power consumption gain. Therefore, it is worth to consider L1 based activation/deactivation</w:t>
      </w:r>
      <w:r w:rsidR="00ED6049">
        <w:rPr>
          <w:lang w:eastAsia="ja-JP"/>
        </w:rPr>
        <w:t>.</w:t>
      </w:r>
      <w:r w:rsidR="00400466">
        <w:rPr>
          <w:lang w:eastAsia="ja-JP"/>
        </w:rPr>
        <w:t xml:space="preserve"> </w:t>
      </w:r>
    </w:p>
    <w:p w14:paraId="06A27EC5" w14:textId="6DB45687" w:rsidR="0067267C" w:rsidRPr="002125A9" w:rsidRDefault="0067267C" w:rsidP="002125A9">
      <w:pPr>
        <w:rPr>
          <w:b/>
          <w:lang w:eastAsia="ja-JP"/>
        </w:rPr>
      </w:pPr>
      <w:r w:rsidRPr="002125A9">
        <w:rPr>
          <w:b/>
          <w:lang w:eastAsia="ja-JP"/>
        </w:rPr>
        <w:t xml:space="preserve">Observation </w:t>
      </w:r>
      <w:r w:rsidR="009451A1" w:rsidRPr="002125A9">
        <w:rPr>
          <w:b/>
          <w:lang w:eastAsia="ja-JP"/>
        </w:rPr>
        <w:t>3</w:t>
      </w:r>
      <w:r w:rsidRPr="002125A9">
        <w:rPr>
          <w:b/>
          <w:lang w:eastAsia="ja-JP"/>
        </w:rPr>
        <w:t xml:space="preserve">: </w:t>
      </w:r>
      <w:r w:rsidR="00E97FC9" w:rsidRPr="002125A9">
        <w:rPr>
          <w:b/>
          <w:lang w:eastAsia="ja-JP"/>
        </w:rPr>
        <w:t xml:space="preserve">For </w:t>
      </w:r>
      <w:r w:rsidR="00ED6049">
        <w:rPr>
          <w:b/>
          <w:lang w:eastAsia="ja-JP"/>
        </w:rPr>
        <w:t xml:space="preserve">intra-carrier </w:t>
      </w:r>
      <w:r w:rsidR="00E97FC9" w:rsidRPr="002125A9">
        <w:rPr>
          <w:b/>
          <w:lang w:eastAsia="ja-JP"/>
        </w:rPr>
        <w:t>frequency domain adaptation, it needs careful study on scenarios and use cases for power saving purpose</w:t>
      </w:r>
      <w:r w:rsidR="00ED6049">
        <w:rPr>
          <w:b/>
          <w:lang w:eastAsia="ja-JP"/>
        </w:rPr>
        <w:t xml:space="preserve"> as BWP adaptation is </w:t>
      </w:r>
      <w:r w:rsidR="00220900">
        <w:rPr>
          <w:b/>
          <w:lang w:eastAsia="ja-JP"/>
        </w:rPr>
        <w:t>available</w:t>
      </w:r>
      <w:r w:rsidR="00E97FC9" w:rsidRPr="002125A9">
        <w:rPr>
          <w:b/>
          <w:lang w:eastAsia="ja-JP"/>
        </w:rPr>
        <w:t xml:space="preserve">. </w:t>
      </w:r>
      <w:r w:rsidR="00D9284A">
        <w:rPr>
          <w:b/>
          <w:lang w:eastAsia="ja-JP"/>
        </w:rPr>
        <w:t xml:space="preserve">For inter-carrier frequency adaptation, </w:t>
      </w:r>
      <w:r w:rsidR="00E26486">
        <w:rPr>
          <w:b/>
          <w:lang w:eastAsia="ja-JP"/>
        </w:rPr>
        <w:t>it is worth to study L1 based activation/deactivation</w:t>
      </w:r>
      <w:r w:rsidR="00CF4D1F">
        <w:rPr>
          <w:b/>
          <w:lang w:eastAsia="ja-JP"/>
        </w:rPr>
        <w:t>.</w:t>
      </w:r>
    </w:p>
    <w:p w14:paraId="1476AE86" w14:textId="281201D4" w:rsidR="00E97FC9" w:rsidRDefault="00E97FC9" w:rsidP="002125A9">
      <w:pPr>
        <w:rPr>
          <w:lang w:eastAsia="ja-JP"/>
        </w:rPr>
      </w:pPr>
    </w:p>
    <w:p w14:paraId="55DCEFDD" w14:textId="228C2583" w:rsidR="00E97FC9" w:rsidRPr="002125A9" w:rsidRDefault="00E97FC9" w:rsidP="002125A9">
      <w:pPr>
        <w:jc w:val="both"/>
        <w:rPr>
          <w:b/>
          <w:u w:val="single"/>
          <w:lang w:eastAsia="ja-JP"/>
        </w:rPr>
      </w:pPr>
      <w:r w:rsidRPr="002125A9">
        <w:rPr>
          <w:b/>
          <w:u w:val="single"/>
          <w:lang w:eastAsia="ja-JP"/>
        </w:rPr>
        <w:lastRenderedPageBreak/>
        <w:t>UE capability adaptation</w:t>
      </w:r>
    </w:p>
    <w:p w14:paraId="765070A8" w14:textId="32E0B46A" w:rsidR="00E97FC9" w:rsidRDefault="00A445C4" w:rsidP="002125A9">
      <w:pPr>
        <w:pStyle w:val="ListParagraph"/>
        <w:numPr>
          <w:ilvl w:val="0"/>
          <w:numId w:val="8"/>
        </w:numPr>
        <w:rPr>
          <w:lang w:eastAsia="ja-JP"/>
        </w:rPr>
      </w:pPr>
      <w:r>
        <w:rPr>
          <w:lang w:eastAsia="ja-JP"/>
        </w:rPr>
        <w:t xml:space="preserve">The multi-antenna and UE processing capability adaptation is also identified for further study in the Chengdu meeting. As discussed in our companion paper [2], the actual traffic characteristic, channel condition and system load may determine whether it is beneficial to lower the UE capability and acquire alignment between </w:t>
      </w:r>
      <w:proofErr w:type="spellStart"/>
      <w:r>
        <w:rPr>
          <w:lang w:eastAsia="ja-JP"/>
        </w:rPr>
        <w:t>gNB</w:t>
      </w:r>
      <w:proofErr w:type="spellEnd"/>
      <w:r>
        <w:rPr>
          <w:lang w:eastAsia="ja-JP"/>
        </w:rPr>
        <w:t xml:space="preserve"> and UE by additional effort of interaction.</w:t>
      </w:r>
      <w:r w:rsidR="00841950">
        <w:rPr>
          <w:lang w:eastAsia="ja-JP"/>
        </w:rPr>
        <w:t xml:space="preserve"> </w:t>
      </w:r>
      <w:r w:rsidR="007B040C">
        <w:rPr>
          <w:lang w:eastAsia="ja-JP"/>
        </w:rPr>
        <w:t xml:space="preserve">If all the information are available at the </w:t>
      </w:r>
      <w:proofErr w:type="spellStart"/>
      <w:r w:rsidR="007B040C">
        <w:rPr>
          <w:lang w:eastAsia="ja-JP"/>
        </w:rPr>
        <w:t>gNB</w:t>
      </w:r>
      <w:proofErr w:type="spellEnd"/>
      <w:r w:rsidR="007B040C">
        <w:rPr>
          <w:lang w:eastAsia="ja-JP"/>
        </w:rPr>
        <w:t xml:space="preserve"> side, the UE assistance information reporting and triggering by the </w:t>
      </w:r>
      <w:proofErr w:type="spellStart"/>
      <w:r w:rsidR="007B040C">
        <w:rPr>
          <w:lang w:eastAsia="ja-JP"/>
        </w:rPr>
        <w:t>gNB</w:t>
      </w:r>
      <w:proofErr w:type="spellEnd"/>
      <w:r w:rsidR="007B040C">
        <w:rPr>
          <w:lang w:eastAsia="ja-JP"/>
        </w:rPr>
        <w:t xml:space="preserve"> may not be necessary. However, depending on the scenario and use cases, if certain information is only accurately achievable at the UE side and beneficial to report to </w:t>
      </w:r>
      <w:proofErr w:type="spellStart"/>
      <w:r w:rsidR="007B040C">
        <w:rPr>
          <w:lang w:eastAsia="ja-JP"/>
        </w:rPr>
        <w:t>gNB</w:t>
      </w:r>
      <w:proofErr w:type="spellEnd"/>
      <w:r w:rsidR="007B040C">
        <w:rPr>
          <w:lang w:eastAsia="ja-JP"/>
        </w:rPr>
        <w:t xml:space="preserve"> to facilitate the scheduling, we are open to discuss the potential enhancement.</w:t>
      </w:r>
    </w:p>
    <w:p w14:paraId="717624B1" w14:textId="2B80A093" w:rsidR="007B040C" w:rsidRPr="002125A9" w:rsidRDefault="007B040C" w:rsidP="002125A9">
      <w:pPr>
        <w:rPr>
          <w:b/>
          <w:lang w:eastAsia="ja-JP"/>
        </w:rPr>
      </w:pPr>
      <w:r w:rsidRPr="002125A9">
        <w:rPr>
          <w:b/>
          <w:lang w:eastAsia="ja-JP"/>
        </w:rPr>
        <w:t xml:space="preserve">Observation </w:t>
      </w:r>
      <w:r w:rsidR="009451A1" w:rsidRPr="002125A9">
        <w:rPr>
          <w:b/>
          <w:lang w:eastAsia="ja-JP"/>
        </w:rPr>
        <w:t>4</w:t>
      </w:r>
      <w:r w:rsidRPr="002125A9">
        <w:rPr>
          <w:b/>
          <w:lang w:eastAsia="ja-JP"/>
        </w:rPr>
        <w:t xml:space="preserve">: </w:t>
      </w:r>
      <w:r w:rsidR="00110933" w:rsidRPr="002125A9">
        <w:rPr>
          <w:b/>
          <w:lang w:eastAsia="ja-JP"/>
        </w:rPr>
        <w:t xml:space="preserve">For UE capability and processing adaptation, the use cases and scenarios need to be studied before the detailed solution for interaction between UE and </w:t>
      </w:r>
      <w:proofErr w:type="spellStart"/>
      <w:r w:rsidR="00110933" w:rsidRPr="002125A9">
        <w:rPr>
          <w:b/>
          <w:lang w:eastAsia="ja-JP"/>
        </w:rPr>
        <w:t>gNB</w:t>
      </w:r>
      <w:proofErr w:type="spellEnd"/>
      <w:r w:rsidR="00110933" w:rsidRPr="002125A9">
        <w:rPr>
          <w:b/>
          <w:lang w:eastAsia="ja-JP"/>
        </w:rPr>
        <w:t>.</w:t>
      </w:r>
    </w:p>
    <w:p w14:paraId="4DF82C59" w14:textId="77777777" w:rsidR="000236F1" w:rsidRDefault="000236F1" w:rsidP="0036533C">
      <w:pPr>
        <w:pStyle w:val="CommentText"/>
        <w:jc w:val="both"/>
        <w:rPr>
          <w:rFonts w:ascii="Arial" w:hAnsi="Arial" w:cs="Arial"/>
        </w:rPr>
      </w:pPr>
    </w:p>
    <w:p w14:paraId="097F42D9" w14:textId="77777777" w:rsidR="00062D49" w:rsidRDefault="00062D49" w:rsidP="0036533C">
      <w:pPr>
        <w:pStyle w:val="Heading1"/>
        <w:ind w:left="0" w:firstLine="0"/>
        <w:jc w:val="both"/>
      </w:pPr>
      <w:r>
        <w:rPr>
          <w:rFonts w:hint="eastAsia"/>
        </w:rPr>
        <w:t>Conclusions</w:t>
      </w:r>
    </w:p>
    <w:p w14:paraId="72343DC5" w14:textId="77777777" w:rsidR="00062D49" w:rsidRDefault="00062D49" w:rsidP="002D6766">
      <w:pPr>
        <w:jc w:val="both"/>
        <w:rPr>
          <w:lang w:val="en-US" w:eastAsia="ja-JP"/>
        </w:rPr>
      </w:pPr>
      <w:r>
        <w:rPr>
          <w:lang w:val="en-US" w:eastAsia="ja-JP"/>
        </w:rPr>
        <w:t xml:space="preserve">This contribution provide </w:t>
      </w:r>
      <w:r w:rsidR="002D6766">
        <w:rPr>
          <w:lang w:val="en-US" w:eastAsia="ja-JP"/>
        </w:rPr>
        <w:t>our considerations on the traffic adaptation procedure design for Rel.16 NR power saving. The follow conclusions are summarized below:</w:t>
      </w:r>
    </w:p>
    <w:p w14:paraId="05FAA940" w14:textId="44B81E7B" w:rsidR="002D6766" w:rsidRPr="00951995" w:rsidRDefault="002D6766" w:rsidP="002D6766">
      <w:pPr>
        <w:jc w:val="both"/>
        <w:rPr>
          <w:b/>
          <w:lang w:eastAsia="ja-JP"/>
        </w:rPr>
      </w:pPr>
      <w:r w:rsidRPr="00951995">
        <w:rPr>
          <w:b/>
          <w:lang w:eastAsia="ja-JP"/>
        </w:rPr>
        <w:t xml:space="preserve">Observation </w:t>
      </w:r>
      <w:r w:rsidR="00EC15A9">
        <w:rPr>
          <w:b/>
          <w:lang w:eastAsia="ja-JP"/>
        </w:rPr>
        <w:t>1</w:t>
      </w:r>
      <w:r w:rsidRPr="00951995">
        <w:rPr>
          <w:b/>
          <w:lang w:eastAsia="ja-JP"/>
        </w:rPr>
        <w:t>:</w:t>
      </w:r>
      <w:r>
        <w:rPr>
          <w:b/>
          <w:lang w:eastAsia="ja-JP"/>
        </w:rPr>
        <w:t xml:space="preserve"> If UE stays in a power saving mode, UL synchronization reliability may potentially impact the performance of the efficient and fast traffic adaptation.</w:t>
      </w:r>
    </w:p>
    <w:p w14:paraId="7C3BBE09" w14:textId="3A68738D" w:rsidR="002D6766" w:rsidRPr="00E9158C" w:rsidRDefault="002D6766" w:rsidP="002D6766">
      <w:pPr>
        <w:jc w:val="both"/>
        <w:rPr>
          <w:b/>
        </w:rPr>
      </w:pPr>
      <w:r w:rsidRPr="00E9158C">
        <w:rPr>
          <w:b/>
        </w:rPr>
        <w:t xml:space="preserve">Observation </w:t>
      </w:r>
      <w:r w:rsidR="00EC15A9">
        <w:rPr>
          <w:b/>
        </w:rPr>
        <w:t>2</w:t>
      </w:r>
      <w:r w:rsidRPr="00E9158C">
        <w:rPr>
          <w:b/>
        </w:rPr>
        <w:t xml:space="preserve">: The </w:t>
      </w:r>
      <w:r w:rsidR="009451A1">
        <w:rPr>
          <w:b/>
        </w:rPr>
        <w:t>U</w:t>
      </w:r>
      <w:r w:rsidR="009451A1" w:rsidRPr="00E9158C">
        <w:rPr>
          <w:b/>
        </w:rPr>
        <w:t xml:space="preserve">L </w:t>
      </w:r>
      <w:r w:rsidRPr="00E9158C">
        <w:rPr>
          <w:b/>
        </w:rPr>
        <w:t>and DL channel status acquisition and RRM measurement related procedures need to be taken into account when designing traffic adaptation procedures.</w:t>
      </w:r>
    </w:p>
    <w:p w14:paraId="43AC3661" w14:textId="77777777" w:rsidR="00185B83" w:rsidRPr="00547CDD" w:rsidRDefault="00185B83" w:rsidP="00185B83">
      <w:pPr>
        <w:rPr>
          <w:b/>
          <w:lang w:eastAsia="ja-JP"/>
        </w:rPr>
      </w:pPr>
      <w:r w:rsidRPr="00547CDD">
        <w:rPr>
          <w:b/>
          <w:lang w:eastAsia="ja-JP"/>
        </w:rPr>
        <w:t>Observation 3: For frequency domain adaptation, it needs careful study on scenarios and use cases for power saving purpose. The starting point is whether the current CSI measurement and feedback framework can well serve the frequency domain adaptation function.</w:t>
      </w:r>
    </w:p>
    <w:p w14:paraId="124DEA86" w14:textId="715B6CB1" w:rsidR="00185B83" w:rsidRPr="00547CDD" w:rsidRDefault="00185B83" w:rsidP="00185B83">
      <w:pPr>
        <w:rPr>
          <w:b/>
          <w:lang w:eastAsia="ja-JP"/>
        </w:rPr>
      </w:pPr>
      <w:r w:rsidRPr="00547CDD">
        <w:rPr>
          <w:b/>
          <w:lang w:eastAsia="ja-JP"/>
        </w:rPr>
        <w:t>Observation 4: For UE capability and processing adaptation, the use cases and scenarios need to be studied before the detailed solution</w:t>
      </w:r>
      <w:r w:rsidR="00EE077F">
        <w:rPr>
          <w:b/>
          <w:lang w:eastAsia="ja-JP"/>
        </w:rPr>
        <w:t>s</w:t>
      </w:r>
      <w:r w:rsidRPr="00547CDD">
        <w:rPr>
          <w:b/>
          <w:lang w:eastAsia="ja-JP"/>
        </w:rPr>
        <w:t xml:space="preserve"> for interaction between UE and </w:t>
      </w:r>
      <w:proofErr w:type="spellStart"/>
      <w:r w:rsidRPr="00547CDD">
        <w:rPr>
          <w:b/>
          <w:lang w:eastAsia="ja-JP"/>
        </w:rPr>
        <w:t>gNB</w:t>
      </w:r>
      <w:proofErr w:type="spellEnd"/>
      <w:r w:rsidRPr="00547CDD">
        <w:rPr>
          <w:b/>
          <w:lang w:eastAsia="ja-JP"/>
        </w:rPr>
        <w:t>.</w:t>
      </w:r>
    </w:p>
    <w:p w14:paraId="1AF64B8B" w14:textId="77777777" w:rsidR="002D6766" w:rsidRPr="002D6766" w:rsidRDefault="002D6766" w:rsidP="002D6766">
      <w:pPr>
        <w:jc w:val="both"/>
        <w:rPr>
          <w:lang w:eastAsia="ja-JP"/>
        </w:rPr>
      </w:pPr>
    </w:p>
    <w:p w14:paraId="75BCD91A" w14:textId="77777777" w:rsidR="002D6766" w:rsidRPr="00DC5939" w:rsidRDefault="002D6766" w:rsidP="002D6766">
      <w:pPr>
        <w:jc w:val="both"/>
        <w:rPr>
          <w:b/>
          <w:lang w:val="en-US" w:eastAsia="ja-JP"/>
        </w:rPr>
      </w:pPr>
      <w:r w:rsidRPr="00DC5939">
        <w:rPr>
          <w:b/>
          <w:lang w:val="en-US" w:eastAsia="ja-JP"/>
        </w:rPr>
        <w:t xml:space="preserve">Proposal 1: For DL traffic arrival case, the </w:t>
      </w:r>
      <w:proofErr w:type="spellStart"/>
      <w:r w:rsidRPr="00DC5939">
        <w:rPr>
          <w:b/>
          <w:lang w:val="en-US" w:eastAsia="ja-JP"/>
        </w:rPr>
        <w:t>gNB</w:t>
      </w:r>
      <w:proofErr w:type="spellEnd"/>
      <w:r w:rsidRPr="00DC5939">
        <w:rPr>
          <w:b/>
          <w:lang w:val="en-US" w:eastAsia="ja-JP"/>
        </w:rPr>
        <w:t xml:space="preserve"> needs to trigger the traffic adaptation procedure to initialize the data transmission assuming UE operates in a power saving manner before that.</w:t>
      </w:r>
    </w:p>
    <w:p w14:paraId="0438285F" w14:textId="1C7C8DDF" w:rsidR="00EE077F" w:rsidRDefault="00EE077F" w:rsidP="00EE077F">
      <w:pPr>
        <w:rPr>
          <w:b/>
          <w:lang w:val="en-US" w:eastAsia="ja-JP"/>
        </w:rPr>
      </w:pPr>
      <w:r w:rsidRPr="00DC5939">
        <w:rPr>
          <w:b/>
          <w:lang w:val="en-US" w:eastAsia="ja-JP"/>
        </w:rPr>
        <w:t xml:space="preserve">Proposal 2: </w:t>
      </w:r>
      <w:r>
        <w:rPr>
          <w:b/>
          <w:lang w:val="en-US" w:eastAsia="ja-JP"/>
        </w:rPr>
        <w:t>A new</w:t>
      </w:r>
      <w:r w:rsidRPr="00DC5939">
        <w:rPr>
          <w:b/>
          <w:lang w:val="en-US" w:eastAsia="ja-JP"/>
        </w:rPr>
        <w:t xml:space="preserve"> signal or channel used to trigger the traffic initialization should be </w:t>
      </w:r>
      <w:r>
        <w:rPr>
          <w:b/>
          <w:lang w:val="en-US" w:eastAsia="ja-JP"/>
        </w:rPr>
        <w:t>introduced for low latency, low detection complexity and flexible traffic adaptation</w:t>
      </w:r>
      <w:r w:rsidRPr="00DC5939">
        <w:rPr>
          <w:b/>
          <w:lang w:val="en-US" w:eastAsia="ja-JP"/>
        </w:rPr>
        <w:t>.</w:t>
      </w:r>
    </w:p>
    <w:p w14:paraId="3549B4EB" w14:textId="77777777" w:rsidR="002E2FAF" w:rsidRDefault="002E2FAF" w:rsidP="0036533C">
      <w:pPr>
        <w:pStyle w:val="Heading1"/>
        <w:jc w:val="both"/>
        <w:rPr>
          <w:rFonts w:cs="Arial"/>
        </w:rPr>
      </w:pPr>
      <w:r>
        <w:rPr>
          <w:rFonts w:cs="Arial" w:hint="eastAsia"/>
        </w:rPr>
        <w:t>References</w:t>
      </w:r>
    </w:p>
    <w:p w14:paraId="67AE7788" w14:textId="77777777" w:rsidR="002A30E8" w:rsidRDefault="002E2FAF" w:rsidP="0036533C">
      <w:pPr>
        <w:jc w:val="both"/>
      </w:pPr>
      <w:r>
        <w:t>[</w:t>
      </w:r>
      <w:r w:rsidR="00170F78">
        <w:rPr>
          <w:noProof/>
        </w:rPr>
        <w:fldChar w:fldCharType="begin"/>
      </w:r>
      <w:r w:rsidR="00170F78">
        <w:rPr>
          <w:noProof/>
        </w:rPr>
        <w:instrText xml:space="preserve"> SEQ test \* Arabic \* MERGEFORMAT </w:instrText>
      </w:r>
      <w:r w:rsidR="00170F78">
        <w:rPr>
          <w:noProof/>
        </w:rPr>
        <w:fldChar w:fldCharType="separate"/>
      </w:r>
      <w:r w:rsidR="00C6594E">
        <w:rPr>
          <w:noProof/>
        </w:rPr>
        <w:t>1</w:t>
      </w:r>
      <w:r w:rsidR="00170F78">
        <w:rPr>
          <w:noProof/>
        </w:rPr>
        <w:fldChar w:fldCharType="end"/>
      </w:r>
      <w:r>
        <w:t>]</w:t>
      </w:r>
      <w:r>
        <w:tab/>
      </w:r>
      <w:r w:rsidR="002A30E8">
        <w:rPr>
          <w:lang w:eastAsia="ja-JP"/>
        </w:rPr>
        <w:t xml:space="preserve">RP-181463, </w:t>
      </w:r>
      <w:r w:rsidR="002A30E8">
        <w:t xml:space="preserve">Study on UE Power Saving in NR </w:t>
      </w:r>
    </w:p>
    <w:p w14:paraId="662844E1" w14:textId="4AD9FA92" w:rsidR="002E2FAF" w:rsidRDefault="002E2FAF" w:rsidP="0036533C">
      <w:pPr>
        <w:jc w:val="both"/>
      </w:pPr>
      <w:r>
        <w:t>[</w:t>
      </w:r>
      <w:r w:rsidR="00170F78">
        <w:rPr>
          <w:noProof/>
        </w:rPr>
        <w:fldChar w:fldCharType="begin"/>
      </w:r>
      <w:r w:rsidR="00170F78">
        <w:rPr>
          <w:noProof/>
        </w:rPr>
        <w:instrText xml:space="preserve"> SEQ test \* Arabic \* MERGEFORMAT </w:instrText>
      </w:r>
      <w:r w:rsidR="00170F78">
        <w:rPr>
          <w:noProof/>
        </w:rPr>
        <w:fldChar w:fldCharType="separate"/>
      </w:r>
      <w:r w:rsidR="00C6594E">
        <w:rPr>
          <w:noProof/>
        </w:rPr>
        <w:t>2</w:t>
      </w:r>
      <w:r w:rsidR="00170F78">
        <w:rPr>
          <w:noProof/>
        </w:rPr>
        <w:fldChar w:fldCharType="end"/>
      </w:r>
      <w:r w:rsidR="002A30E8">
        <w:t>]</w:t>
      </w:r>
      <w:r w:rsidR="002A30E8">
        <w:tab/>
      </w:r>
      <w:r w:rsidR="002125A9" w:rsidRPr="002125A9">
        <w:t>R1-1813494</w:t>
      </w:r>
      <w:bookmarkStart w:id="0" w:name="_GoBack"/>
      <w:bookmarkEnd w:id="0"/>
      <w:r w:rsidR="00311998">
        <w:t xml:space="preserve">, </w:t>
      </w:r>
      <w:r w:rsidR="00AE3AEF" w:rsidRPr="00AE3AEF">
        <w:t>Discussion on UE traffic adaptation and power consumption characteristics</w:t>
      </w:r>
      <w:r w:rsidR="00AE3AEF">
        <w:t>, Panasonic</w:t>
      </w:r>
    </w:p>
    <w:p w14:paraId="59353E0C" w14:textId="77777777" w:rsidR="006051C6" w:rsidRPr="001E3A82" w:rsidRDefault="006051C6" w:rsidP="006051C6">
      <w:pPr>
        <w:rPr>
          <w:rFonts w:eastAsia="SimSun"/>
          <w:lang w:val="en-US" w:eastAsia="zh-CN"/>
        </w:rPr>
      </w:pPr>
      <w:r>
        <w:rPr>
          <w:rFonts w:eastAsia="SimSun"/>
          <w:lang w:val="en-US" w:eastAsia="zh-CN"/>
        </w:rPr>
        <w:t xml:space="preserve">[3] </w:t>
      </w:r>
      <w:r w:rsidRPr="006F7DBE">
        <w:rPr>
          <w:rFonts w:eastAsia="SimSun"/>
          <w:lang w:val="en-US" w:eastAsia="zh-CN"/>
        </w:rPr>
        <w:t>RAN1 Chairman’s Notes</w:t>
      </w:r>
      <w:r>
        <w:rPr>
          <w:rFonts w:eastAsia="SimSun"/>
          <w:lang w:val="en-US" w:eastAsia="zh-CN"/>
        </w:rPr>
        <w:t xml:space="preserve"> of </w:t>
      </w:r>
      <w:r w:rsidRPr="006F7DBE">
        <w:rPr>
          <w:rFonts w:eastAsia="SimSun"/>
          <w:lang w:val="en-US" w:eastAsia="zh-CN"/>
        </w:rPr>
        <w:t>3GPP TSG RAN WG1 Meeting #94bis</w:t>
      </w:r>
    </w:p>
    <w:p w14:paraId="153CD147" w14:textId="77777777" w:rsidR="006051C6" w:rsidRPr="002125A9" w:rsidRDefault="006051C6" w:rsidP="0036533C">
      <w:pPr>
        <w:jc w:val="both"/>
        <w:rPr>
          <w:lang w:val="en-US"/>
        </w:rPr>
      </w:pPr>
    </w:p>
    <w:sectPr w:rsidR="006051C6" w:rsidRPr="002125A9">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2BF0C" w14:textId="77777777" w:rsidR="00692524" w:rsidRDefault="00692524">
      <w:r>
        <w:separator/>
      </w:r>
    </w:p>
  </w:endnote>
  <w:endnote w:type="continuationSeparator" w:id="0">
    <w:p w14:paraId="17680E24" w14:textId="77777777" w:rsidR="00692524" w:rsidRDefault="0069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B8464" w14:textId="77777777" w:rsidR="00692524" w:rsidRDefault="00692524">
      <w:r>
        <w:separator/>
      </w:r>
    </w:p>
  </w:footnote>
  <w:footnote w:type="continuationSeparator" w:id="0">
    <w:p w14:paraId="392BBD08" w14:textId="77777777" w:rsidR="00692524" w:rsidRDefault="00692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C0520"/>
    <w:multiLevelType w:val="hybridMultilevel"/>
    <w:tmpl w:val="BC72EF1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9B5CBB"/>
    <w:multiLevelType w:val="hybridMultilevel"/>
    <w:tmpl w:val="566CF3A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C55EA1"/>
    <w:multiLevelType w:val="hybridMultilevel"/>
    <w:tmpl w:val="0F5A413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6F2F2463"/>
    <w:multiLevelType w:val="hybridMultilevel"/>
    <w:tmpl w:val="AB9A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B4781"/>
    <w:multiLevelType w:val="hybridMultilevel"/>
    <w:tmpl w:val="D390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4ED7151"/>
    <w:multiLevelType w:val="multilevel"/>
    <w:tmpl w:val="F8244648"/>
    <w:numStyleLink w:val="StyleBulletedSymbolsymbolLeft025Hanging0252"/>
  </w:abstractNum>
  <w:abstractNum w:abstractNumId="12" w15:restartNumberingAfterBreak="0">
    <w:nsid w:val="768C2489"/>
    <w:multiLevelType w:val="hybridMultilevel"/>
    <w:tmpl w:val="8506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7"/>
  </w:num>
  <w:num w:numId="5">
    <w:abstractNumId w:val="14"/>
  </w:num>
  <w:num w:numId="6">
    <w:abstractNumId w:val="12"/>
  </w:num>
  <w:num w:numId="7">
    <w:abstractNumId w:val="8"/>
  </w:num>
  <w:num w:numId="8">
    <w:abstractNumId w:val="5"/>
  </w:num>
  <w:num w:numId="9">
    <w:abstractNumId w:val="3"/>
  </w:num>
  <w:num w:numId="10">
    <w:abstractNumId w:val="1"/>
  </w:num>
  <w:num w:numId="11">
    <w:abstractNumId w:val="10"/>
  </w:num>
  <w:num w:numId="12">
    <w:abstractNumId w:val="6"/>
  </w:num>
  <w:num w:numId="13">
    <w:abstractNumId w:val="4"/>
  </w:num>
  <w:num w:numId="14">
    <w:abstractNumId w:val="11"/>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236F1"/>
    <w:rsid w:val="000356BB"/>
    <w:rsid w:val="0004462A"/>
    <w:rsid w:val="00052ED1"/>
    <w:rsid w:val="00062D49"/>
    <w:rsid w:val="00075451"/>
    <w:rsid w:val="00076170"/>
    <w:rsid w:val="000812B1"/>
    <w:rsid w:val="000B5FCF"/>
    <w:rsid w:val="000C4E7F"/>
    <w:rsid w:val="000F6ADB"/>
    <w:rsid w:val="00110933"/>
    <w:rsid w:val="00121A66"/>
    <w:rsid w:val="0012708D"/>
    <w:rsid w:val="00170F78"/>
    <w:rsid w:val="00175C84"/>
    <w:rsid w:val="00185B83"/>
    <w:rsid w:val="001D3EB4"/>
    <w:rsid w:val="001E10A2"/>
    <w:rsid w:val="001F42E2"/>
    <w:rsid w:val="00206822"/>
    <w:rsid w:val="002125A9"/>
    <w:rsid w:val="00220900"/>
    <w:rsid w:val="002563B0"/>
    <w:rsid w:val="0027472B"/>
    <w:rsid w:val="00281641"/>
    <w:rsid w:val="002A0E80"/>
    <w:rsid w:val="002A30E8"/>
    <w:rsid w:val="002B1ACB"/>
    <w:rsid w:val="002C16A9"/>
    <w:rsid w:val="002D6766"/>
    <w:rsid w:val="002E2FAF"/>
    <w:rsid w:val="00311998"/>
    <w:rsid w:val="00311F9E"/>
    <w:rsid w:val="00317E46"/>
    <w:rsid w:val="00324DA8"/>
    <w:rsid w:val="0034042E"/>
    <w:rsid w:val="0036533C"/>
    <w:rsid w:val="00400466"/>
    <w:rsid w:val="00414E16"/>
    <w:rsid w:val="00440F45"/>
    <w:rsid w:val="00446BD7"/>
    <w:rsid w:val="00492C88"/>
    <w:rsid w:val="004C36D6"/>
    <w:rsid w:val="004C585E"/>
    <w:rsid w:val="004D0635"/>
    <w:rsid w:val="004E66AD"/>
    <w:rsid w:val="00532FD1"/>
    <w:rsid w:val="00542715"/>
    <w:rsid w:val="0056086F"/>
    <w:rsid w:val="00582A8E"/>
    <w:rsid w:val="0059452B"/>
    <w:rsid w:val="005A368D"/>
    <w:rsid w:val="006051C6"/>
    <w:rsid w:val="00610FA3"/>
    <w:rsid w:val="00614E92"/>
    <w:rsid w:val="0067135A"/>
    <w:rsid w:val="0067267C"/>
    <w:rsid w:val="00692524"/>
    <w:rsid w:val="006A2B4F"/>
    <w:rsid w:val="006B465F"/>
    <w:rsid w:val="006D10DC"/>
    <w:rsid w:val="006D12EA"/>
    <w:rsid w:val="007035EB"/>
    <w:rsid w:val="007A586A"/>
    <w:rsid w:val="007B040C"/>
    <w:rsid w:val="007C0A31"/>
    <w:rsid w:val="007C4178"/>
    <w:rsid w:val="007F3B71"/>
    <w:rsid w:val="00813A31"/>
    <w:rsid w:val="008361FA"/>
    <w:rsid w:val="00841950"/>
    <w:rsid w:val="00861853"/>
    <w:rsid w:val="008733E2"/>
    <w:rsid w:val="008A50C6"/>
    <w:rsid w:val="008A58F9"/>
    <w:rsid w:val="008B7544"/>
    <w:rsid w:val="008C50D4"/>
    <w:rsid w:val="008C50F8"/>
    <w:rsid w:val="008F464F"/>
    <w:rsid w:val="00903FD2"/>
    <w:rsid w:val="00921CA8"/>
    <w:rsid w:val="00937118"/>
    <w:rsid w:val="00941BC8"/>
    <w:rsid w:val="009451A1"/>
    <w:rsid w:val="00946032"/>
    <w:rsid w:val="00951995"/>
    <w:rsid w:val="00980967"/>
    <w:rsid w:val="00984B5E"/>
    <w:rsid w:val="00992FC2"/>
    <w:rsid w:val="009A02EC"/>
    <w:rsid w:val="009B2660"/>
    <w:rsid w:val="009D46A9"/>
    <w:rsid w:val="009E6080"/>
    <w:rsid w:val="009E768C"/>
    <w:rsid w:val="00A445C4"/>
    <w:rsid w:val="00A608BF"/>
    <w:rsid w:val="00AC26D1"/>
    <w:rsid w:val="00AD35A1"/>
    <w:rsid w:val="00AE3AEF"/>
    <w:rsid w:val="00AE3F34"/>
    <w:rsid w:val="00B02CB3"/>
    <w:rsid w:val="00B22F09"/>
    <w:rsid w:val="00B85178"/>
    <w:rsid w:val="00BC1E9F"/>
    <w:rsid w:val="00BC4FA3"/>
    <w:rsid w:val="00BE1908"/>
    <w:rsid w:val="00C505BD"/>
    <w:rsid w:val="00C5665B"/>
    <w:rsid w:val="00C655A2"/>
    <w:rsid w:val="00C6594E"/>
    <w:rsid w:val="00CA4D54"/>
    <w:rsid w:val="00CA563C"/>
    <w:rsid w:val="00CB24EA"/>
    <w:rsid w:val="00CC70A5"/>
    <w:rsid w:val="00CF4D1F"/>
    <w:rsid w:val="00D662F1"/>
    <w:rsid w:val="00D6755C"/>
    <w:rsid w:val="00D73EBF"/>
    <w:rsid w:val="00D90E0E"/>
    <w:rsid w:val="00D9284A"/>
    <w:rsid w:val="00D95377"/>
    <w:rsid w:val="00DC5939"/>
    <w:rsid w:val="00DC7ECE"/>
    <w:rsid w:val="00DE42AA"/>
    <w:rsid w:val="00DE7F31"/>
    <w:rsid w:val="00E14BC1"/>
    <w:rsid w:val="00E26486"/>
    <w:rsid w:val="00E307D6"/>
    <w:rsid w:val="00E85040"/>
    <w:rsid w:val="00E9158C"/>
    <w:rsid w:val="00E97FC9"/>
    <w:rsid w:val="00EC15A9"/>
    <w:rsid w:val="00ED6049"/>
    <w:rsid w:val="00EE077F"/>
    <w:rsid w:val="00F43C32"/>
    <w:rsid w:val="00F65D84"/>
    <w:rsid w:val="00F746FC"/>
    <w:rsid w:val="00FB6705"/>
    <w:rsid w:val="00FC7D3E"/>
    <w:rsid w:val="00FE7825"/>
    <w:rsid w:val="00FF1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semiHidden/>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WCOM_3GPP_Contribution.dot</Template>
  <TotalTime>2</TotalTime>
  <Pages>4</Pages>
  <Words>1856</Words>
  <Characters>10584</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3</cp:revision>
  <dcterms:created xsi:type="dcterms:W3CDTF">2018-11-02T10:52:00Z</dcterms:created>
  <dcterms:modified xsi:type="dcterms:W3CDTF">2018-11-02T10:54:00Z</dcterms:modified>
  <cp:category/>
</cp:coreProperties>
</file>